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2BCC87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bookmarkStart w:id="0" w:name="_GoBack"/>
      <w:r w:rsidR="00211724" w:rsidRPr="00211724">
        <w:rPr>
          <w:sz w:val="32"/>
          <w:szCs w:val="32"/>
        </w:rPr>
        <w:t>R1-1806219</w:t>
      </w:r>
      <w:bookmarkEnd w:id="0"/>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618AF649" w:rsidR="00E90E49" w:rsidRPr="00CF16CE" w:rsidRDefault="00E90E49" w:rsidP="00311702">
      <w:pPr>
        <w:pStyle w:val="3GPPHeader"/>
        <w:rPr>
          <w:sz w:val="22"/>
          <w:lang w:val="en-US"/>
        </w:rPr>
      </w:pPr>
      <w:r w:rsidRPr="00CF16CE">
        <w:rPr>
          <w:sz w:val="22"/>
          <w:lang w:val="en-US"/>
        </w:rPr>
        <w:t>Agenda Item:</w:t>
      </w:r>
      <w:r w:rsidRPr="00CF16CE">
        <w:rPr>
          <w:sz w:val="22"/>
          <w:lang w:val="en-US"/>
        </w:rPr>
        <w:tab/>
      </w:r>
      <w:r w:rsidR="00DE2C3F" w:rsidRPr="00CF16CE">
        <w:rPr>
          <w:sz w:val="22"/>
          <w:lang w:val="en-US"/>
        </w:rPr>
        <w:t>7.1.2.2.6</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41E77B3B" w:rsidR="00E90E49" w:rsidRPr="00CE0424" w:rsidRDefault="003D3C45" w:rsidP="00311702">
      <w:pPr>
        <w:pStyle w:val="3GPPHeader"/>
        <w:rPr>
          <w:sz w:val="22"/>
        </w:rPr>
      </w:pPr>
      <w:r>
        <w:rPr>
          <w:sz w:val="22"/>
        </w:rPr>
        <w:t>Title:</w:t>
      </w:r>
      <w:r w:rsidR="00E90E49" w:rsidRPr="00CE0424">
        <w:rPr>
          <w:sz w:val="22"/>
        </w:rPr>
        <w:tab/>
      </w:r>
      <w:r w:rsidR="00DE2C3F" w:rsidRPr="00DE2C3F">
        <w:rPr>
          <w:sz w:val="22"/>
        </w:rPr>
        <w:t xml:space="preserve">On simultaneous reception of </w:t>
      </w:r>
      <w:r w:rsidR="00E816A3">
        <w:rPr>
          <w:sz w:val="22"/>
        </w:rPr>
        <w:t xml:space="preserve">physical and reference </w:t>
      </w:r>
      <w:r w:rsidR="00DE2C3F" w:rsidRPr="00DE2C3F">
        <w:rPr>
          <w:sz w:val="22"/>
        </w:rPr>
        <w:t>signals across CCs</w:t>
      </w:r>
      <w:r w:rsidR="00973D53">
        <w:rPr>
          <w:sz w:val="22"/>
        </w:rPr>
        <w:t xml:space="preserve"> </w:t>
      </w:r>
    </w:p>
    <w:p w14:paraId="58D4CB54" w14:textId="77777777" w:rsidR="00E90E49" w:rsidRPr="00CE0424" w:rsidRDefault="00E90E49" w:rsidP="00D546FF">
      <w:pPr>
        <w:pStyle w:val="3GPPHeader"/>
        <w:rPr>
          <w:sz w:val="22"/>
        </w:rPr>
      </w:pPr>
      <w:r w:rsidRPr="00CE0424">
        <w:rPr>
          <w:sz w:val="22"/>
        </w:rPr>
        <w:t>Document for:</w:t>
      </w:r>
      <w:r w:rsidRPr="00CE0424">
        <w:rPr>
          <w:sz w:val="22"/>
        </w:rPr>
        <w:tab/>
      </w:r>
      <w:r w:rsidRPr="005E38CE">
        <w:rPr>
          <w:sz w:val="22"/>
        </w:rPr>
        <w:t>Discussion, Decision</w:t>
      </w:r>
    </w:p>
    <w:p w14:paraId="76893D37" w14:textId="77777777" w:rsidR="00E90E49" w:rsidRPr="00CE0424" w:rsidRDefault="00E90E49" w:rsidP="00E90E49"/>
    <w:p w14:paraId="09FE4FCF" w14:textId="3D0659E4" w:rsidR="00E90E49" w:rsidRDefault="00230D18" w:rsidP="00CE0424">
      <w:pPr>
        <w:pStyle w:val="Heading1"/>
      </w:pPr>
      <w:r>
        <w:t>1</w:t>
      </w:r>
      <w:r>
        <w:tab/>
      </w:r>
      <w:r w:rsidR="00E90E49" w:rsidRPr="00CE0424">
        <w:t>Introduction</w:t>
      </w:r>
    </w:p>
    <w:p w14:paraId="37B34716" w14:textId="79CB150C" w:rsidR="00570403" w:rsidRPr="00570403" w:rsidRDefault="00570403" w:rsidP="00570403">
      <w:pPr>
        <w:pStyle w:val="BodyText"/>
      </w:pPr>
      <w:r>
        <w:t xml:space="preserve">In RAN1 #92bis, </w:t>
      </w:r>
      <w:r w:rsidR="00E816A3">
        <w:t>the issue of simultaneous reception and transmission in FR2 was discussed for the first time. T</w:t>
      </w:r>
      <w:r>
        <w:t>he following was concluded:</w:t>
      </w:r>
    </w:p>
    <w:p w14:paraId="71D89472" w14:textId="1489A2BD" w:rsidR="00F97862" w:rsidRPr="00F97862" w:rsidRDefault="00F97862" w:rsidP="00F97862">
      <w:r>
        <w:rPr>
          <w:noProof/>
        </w:rPr>
        <mc:AlternateContent>
          <mc:Choice Requires="wps">
            <w:drawing>
              <wp:inline distT="0" distB="0" distL="0" distR="0" wp14:anchorId="7F34E6E0" wp14:editId="42E2B1B4">
                <wp:extent cx="6048375" cy="2638425"/>
                <wp:effectExtent l="0" t="0" r="28575" b="15875"/>
                <wp:docPr id="1" name="Text Box 1"/>
                <wp:cNvGraphicFramePr/>
                <a:graphic xmlns:a="http://schemas.openxmlformats.org/drawingml/2006/main">
                  <a:graphicData uri="http://schemas.microsoft.com/office/word/2010/wordprocessingShape">
                    <wps:wsp>
                      <wps:cNvSpPr txBox="1"/>
                      <wps:spPr>
                        <a:xfrm>
                          <a:off x="0" y="0"/>
                          <a:ext cx="6048375" cy="2638425"/>
                        </a:xfrm>
                        <a:prstGeom prst="rect">
                          <a:avLst/>
                        </a:prstGeom>
                        <a:solidFill>
                          <a:schemeClr val="lt1"/>
                        </a:solidFill>
                        <a:ln w="6350">
                          <a:solidFill>
                            <a:prstClr val="black"/>
                          </a:solidFill>
                        </a:ln>
                      </wps:spPr>
                      <wps:txbx>
                        <w:txbxContent>
                          <w:p w14:paraId="4C1D0DC0" w14:textId="77777777" w:rsidR="005E38CE" w:rsidRDefault="005E38CE" w:rsidP="00570403">
                            <w:pPr>
                              <w:rPr>
                                <w:lang w:eastAsia="zh-CN"/>
                              </w:rPr>
                            </w:pPr>
                            <w:r w:rsidRPr="000503AC">
                              <w:rPr>
                                <w:lang w:val="en-US" w:eastAsia="zh-CN"/>
                              </w:rPr>
                              <w:t>Conclusion from RAN1#92b:</w:t>
                            </w:r>
                          </w:p>
                          <w:p w14:paraId="11A5682D" w14:textId="77777777" w:rsidR="005E38CE" w:rsidRDefault="005E38CE" w:rsidP="00570403">
                            <w:pPr>
                              <w:rPr>
                                <w:b/>
                                <w:szCs w:val="28"/>
                                <w:lang w:val="en-US" w:eastAsia="zh-CN"/>
                              </w:rPr>
                            </w:pPr>
                            <w:r>
                              <w:rPr>
                                <w:b/>
                                <w:szCs w:val="28"/>
                                <w:lang w:val="en-US" w:eastAsia="zh-CN"/>
                              </w:rPr>
                              <w:t>For further discussion in RAN1#93</w:t>
                            </w:r>
                          </w:p>
                          <w:p w14:paraId="119A4FA1" w14:textId="77777777" w:rsidR="005E38CE" w:rsidRDefault="005E38CE" w:rsidP="00570403">
                            <w:pPr>
                              <w:pStyle w:val="ListParagraph"/>
                              <w:numPr>
                                <w:ilvl w:val="0"/>
                                <w:numId w:val="23"/>
                              </w:numPr>
                              <w:rPr>
                                <w:rFonts w:ascii="Times New Roman" w:hAnsi="Times New Roman"/>
                                <w:szCs w:val="28"/>
                                <w:lang w:val="en-US" w:eastAsia="zh-CN"/>
                              </w:rPr>
                            </w:pPr>
                            <w:r>
                              <w:rPr>
                                <w:rFonts w:ascii="Times New Roman" w:hAnsi="Times New Roman"/>
                                <w:szCs w:val="28"/>
                                <w:lang w:eastAsia="zh-CN"/>
                              </w:rPr>
                              <w:t>RAN4 agreement exists for SSB-RRM + PDSCH multiplexing for non-CA and CA cases</w:t>
                            </w:r>
                          </w:p>
                          <w:p w14:paraId="67ED9FB0" w14:textId="77777777" w:rsidR="005E38CE" w:rsidRDefault="005E38CE" w:rsidP="00570403">
                            <w:pPr>
                              <w:pStyle w:val="ListParagraph"/>
                              <w:numPr>
                                <w:ilvl w:val="0"/>
                                <w:numId w:val="23"/>
                              </w:numPr>
                              <w:rPr>
                                <w:rFonts w:eastAsia="Malgun Gothic"/>
                                <w:szCs w:val="28"/>
                                <w:lang w:eastAsia="zh-CN"/>
                              </w:rPr>
                            </w:pPr>
                            <w:r>
                              <w:rPr>
                                <w:rFonts w:ascii="Times New Roman" w:hAnsi="Times New Roman"/>
                                <w:szCs w:val="28"/>
                                <w:lang w:eastAsia="zh-CN"/>
                              </w:rPr>
                              <w:t>Consider at least the following alternatives. At least for cases outside SMTC window (SSB-RLM+PDSCH, SSB-BM+PDSCH) including CA:</w:t>
                            </w:r>
                          </w:p>
                          <w:p w14:paraId="221418BA" w14:textId="77777777" w:rsidR="005E38CE" w:rsidRDefault="005E38CE" w:rsidP="00570403">
                            <w:pPr>
                              <w:pStyle w:val="ListParagraph"/>
                              <w:numPr>
                                <w:ilvl w:val="1"/>
                                <w:numId w:val="23"/>
                              </w:numPr>
                              <w:rPr>
                                <w:rFonts w:ascii="Times New Roman" w:hAnsi="Times New Roman"/>
                                <w:szCs w:val="28"/>
                                <w:lang w:eastAsia="zh-CN"/>
                              </w:rPr>
                            </w:pPr>
                            <w:r>
                              <w:rPr>
                                <w:rFonts w:ascii="Times New Roman" w:hAnsi="Times New Roman"/>
                                <w:szCs w:val="28"/>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78055FB9" w14:textId="77777777" w:rsidR="005E38CE" w:rsidRDefault="005E38CE" w:rsidP="00570403">
                            <w:pPr>
                              <w:pStyle w:val="ListParagraph"/>
                              <w:numPr>
                                <w:ilvl w:val="1"/>
                                <w:numId w:val="23"/>
                              </w:numPr>
                              <w:rPr>
                                <w:rFonts w:ascii="Times New Roman" w:hAnsi="Times New Roman"/>
                                <w:szCs w:val="28"/>
                                <w:lang w:eastAsia="zh-CN"/>
                              </w:rPr>
                            </w:pPr>
                            <w:r>
                              <w:rPr>
                                <w:rFonts w:ascii="Times New Roman" w:hAnsi="Times New Roman"/>
                                <w:szCs w:val="28"/>
                                <w:lang w:eastAsia="zh-CN"/>
                              </w:rPr>
                              <w:t>Alt 2: gNB will ensure at least spatial QCL</w:t>
                            </w:r>
                          </w:p>
                          <w:p w14:paraId="01363957" w14:textId="77777777" w:rsidR="005E38CE" w:rsidRDefault="005E38CE" w:rsidP="00570403">
                            <w:pPr>
                              <w:pStyle w:val="ListParagraph"/>
                              <w:numPr>
                                <w:ilvl w:val="1"/>
                                <w:numId w:val="23"/>
                              </w:numPr>
                              <w:rPr>
                                <w:rFonts w:ascii="Times New Roman" w:hAnsi="Times New Roman"/>
                                <w:szCs w:val="28"/>
                                <w:lang w:eastAsia="zh-CN"/>
                              </w:rPr>
                            </w:pPr>
                            <w:r>
                              <w:rPr>
                                <w:rFonts w:ascii="Times New Roman" w:hAnsi="Times New Roman"/>
                                <w:szCs w:val="28"/>
                                <w:lang w:eastAsia="zh-CN"/>
                              </w:rPr>
                              <w:t>Alt 3: The UE is not expected to perform Rx beam refinement on SSB locations (Rx beam refinement may be associated with BM, RLM, BFD)</w:t>
                            </w:r>
                          </w:p>
                          <w:p w14:paraId="2F0B8EC3" w14:textId="5076E13D" w:rsidR="005E38CE" w:rsidRDefault="005E38CE">
                            <w:pPr>
                              <w:rPr>
                                <w:lang w:eastAsia="x-none"/>
                              </w:rPr>
                            </w:pPr>
                            <w:r>
                              <w:rPr>
                                <w:szCs w:val="28"/>
                                <w:lang w:val="en-US" w:eastAsia="zh-CN"/>
                              </w:rPr>
                              <w:t>Note: The above applies to the case with same numerology for SSB and PDSCH. The case with different numerologies for SSB and PDSCH is to be addressed.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F34E6E0" id="_x0000_t202" coordsize="21600,21600" o:spt="202" path="m,l,21600r21600,l21600,xe">
                <v:stroke joinstyle="miter"/>
                <v:path gradientshapeok="t" o:connecttype="rect"/>
              </v:shapetype>
              <v:shape id="Text Box 1" o:spid="_x0000_s1026" type="#_x0000_t202" style="width:476.25pt;height:20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" fillcolor="white [3201]" strokeweight=".5pt">
                <v:textbox style="mso-fit-shape-to-text:t">
                  <w:txbxContent>
                    <w:p w14:paraId="4C1D0DC0" w14:textId="77777777" w:rsidR="005E38CE" w:rsidRDefault="005E38CE" w:rsidP="00570403">
                      <w:pPr>
                        <w:rPr>
                          <w:lang w:eastAsia="zh-CN"/>
                        </w:rPr>
                      </w:pPr>
                      <w:r w:rsidRPr="000503AC">
                        <w:rPr>
                          <w:lang w:val="en-US" w:eastAsia="zh-CN"/>
                        </w:rPr>
                        <w:t>Conclusion from RAN1#92b:</w:t>
                      </w:r>
                    </w:p>
                    <w:p w14:paraId="11A5682D" w14:textId="77777777" w:rsidR="005E38CE" w:rsidRDefault="005E38CE" w:rsidP="00570403">
                      <w:pPr>
                        <w:rPr>
                          <w:b/>
                          <w:szCs w:val="28"/>
                          <w:lang w:val="en-US" w:eastAsia="zh-CN"/>
                        </w:rPr>
                      </w:pPr>
                      <w:r>
                        <w:rPr>
                          <w:b/>
                          <w:szCs w:val="28"/>
                          <w:lang w:val="en-US" w:eastAsia="zh-CN"/>
                        </w:rPr>
                        <w:t>For further discussion in RAN1#93</w:t>
                      </w:r>
                    </w:p>
                    <w:p w14:paraId="119A4FA1" w14:textId="77777777" w:rsidR="005E38CE" w:rsidRDefault="005E38CE" w:rsidP="00570403">
                      <w:pPr>
                        <w:pStyle w:val="ListParagraph"/>
                        <w:numPr>
                          <w:ilvl w:val="0"/>
                          <w:numId w:val="23"/>
                        </w:numPr>
                        <w:rPr>
                          <w:rFonts w:ascii="Times New Roman" w:hAnsi="Times New Roman"/>
                          <w:szCs w:val="28"/>
                          <w:lang w:val="en-US" w:eastAsia="zh-CN"/>
                        </w:rPr>
                      </w:pPr>
                      <w:r>
                        <w:rPr>
                          <w:rFonts w:ascii="Times New Roman" w:hAnsi="Times New Roman"/>
                          <w:szCs w:val="28"/>
                          <w:lang w:eastAsia="zh-CN"/>
                        </w:rPr>
                        <w:t>RAN4 agreement exists for SSB-RRM + PDSCH multiplexing for non-CA and CA cases</w:t>
                      </w:r>
                    </w:p>
                    <w:p w14:paraId="67ED9FB0" w14:textId="77777777" w:rsidR="005E38CE" w:rsidRDefault="005E38CE" w:rsidP="00570403">
                      <w:pPr>
                        <w:pStyle w:val="ListParagraph"/>
                        <w:numPr>
                          <w:ilvl w:val="0"/>
                          <w:numId w:val="23"/>
                        </w:numPr>
                        <w:rPr>
                          <w:rFonts w:eastAsia="Malgun Gothic"/>
                          <w:szCs w:val="28"/>
                          <w:lang w:eastAsia="zh-CN"/>
                        </w:rPr>
                      </w:pPr>
                      <w:r>
                        <w:rPr>
                          <w:rFonts w:ascii="Times New Roman" w:hAnsi="Times New Roman"/>
                          <w:szCs w:val="28"/>
                          <w:lang w:eastAsia="zh-CN"/>
                        </w:rPr>
                        <w:t>Consider at least the following alternatives. At least for cases outside SMTC window (SSB-RLM+PDSCH, SSB-BM+PDSCH) including CA:</w:t>
                      </w:r>
                    </w:p>
                    <w:p w14:paraId="221418BA" w14:textId="77777777" w:rsidR="005E38CE" w:rsidRDefault="005E38CE" w:rsidP="00570403">
                      <w:pPr>
                        <w:pStyle w:val="ListParagraph"/>
                        <w:numPr>
                          <w:ilvl w:val="1"/>
                          <w:numId w:val="23"/>
                        </w:numPr>
                        <w:rPr>
                          <w:rFonts w:ascii="Times New Roman" w:hAnsi="Times New Roman"/>
                          <w:szCs w:val="28"/>
                          <w:lang w:eastAsia="zh-CN"/>
                        </w:rPr>
                      </w:pPr>
                      <w:r>
                        <w:rPr>
                          <w:rFonts w:ascii="Times New Roman" w:hAnsi="Times New Roman"/>
                          <w:szCs w:val="28"/>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78055FB9" w14:textId="77777777" w:rsidR="005E38CE" w:rsidRDefault="005E38CE" w:rsidP="00570403">
                      <w:pPr>
                        <w:pStyle w:val="ListParagraph"/>
                        <w:numPr>
                          <w:ilvl w:val="1"/>
                          <w:numId w:val="23"/>
                        </w:numPr>
                        <w:rPr>
                          <w:rFonts w:ascii="Times New Roman" w:hAnsi="Times New Roman"/>
                          <w:szCs w:val="28"/>
                          <w:lang w:eastAsia="zh-CN"/>
                        </w:rPr>
                      </w:pPr>
                      <w:r>
                        <w:rPr>
                          <w:rFonts w:ascii="Times New Roman" w:hAnsi="Times New Roman"/>
                          <w:szCs w:val="28"/>
                          <w:lang w:eastAsia="zh-CN"/>
                        </w:rPr>
                        <w:t>Alt 2: gNB will ensure at least spatial QCL</w:t>
                      </w:r>
                    </w:p>
                    <w:p w14:paraId="01363957" w14:textId="77777777" w:rsidR="005E38CE" w:rsidRDefault="005E38CE" w:rsidP="00570403">
                      <w:pPr>
                        <w:pStyle w:val="ListParagraph"/>
                        <w:numPr>
                          <w:ilvl w:val="1"/>
                          <w:numId w:val="23"/>
                        </w:numPr>
                        <w:rPr>
                          <w:rFonts w:ascii="Times New Roman" w:hAnsi="Times New Roman"/>
                          <w:szCs w:val="28"/>
                          <w:lang w:eastAsia="zh-CN"/>
                        </w:rPr>
                      </w:pPr>
                      <w:r>
                        <w:rPr>
                          <w:rFonts w:ascii="Times New Roman" w:hAnsi="Times New Roman"/>
                          <w:szCs w:val="28"/>
                          <w:lang w:eastAsia="zh-CN"/>
                        </w:rPr>
                        <w:t>Alt 3: The UE is not expected to perform Rx beam refinement on SSB locations (Rx beam refinement may be associated with BM, RLM, BFD)</w:t>
                      </w:r>
                    </w:p>
                    <w:p w14:paraId="2F0B8EC3" w14:textId="5076E13D" w:rsidR="005E38CE" w:rsidRDefault="005E38CE">
                      <w:pPr>
                        <w:rPr>
                          <w:lang w:eastAsia="x-none"/>
                        </w:rPr>
                      </w:pPr>
                      <w:r>
                        <w:rPr>
                          <w:szCs w:val="28"/>
                          <w:lang w:val="en-US" w:eastAsia="zh-CN"/>
                        </w:rPr>
                        <w:t>Note: The above applies to the case with same numerology for SSB and PDSCH. The case with different numerologies for SSB and PDSCH is to be addressed.</w:t>
                      </w:r>
                    </w:p>
                  </w:txbxContent>
                </v:textbox>
                <w10:anchorlock/>
              </v:shape>
            </w:pict>
          </mc:Fallback>
        </mc:AlternateContent>
      </w:r>
    </w:p>
    <w:p w14:paraId="6EF20DCB" w14:textId="76758160" w:rsidR="00E816A3" w:rsidRDefault="00E816A3" w:rsidP="00570403">
      <w:pPr>
        <w:pStyle w:val="BodyText"/>
      </w:pPr>
      <w:r>
        <w:t>The discussion about simultaneous reception/transmission of several channels/signals originates from the fact that analog receivers will be common in first implementations of UEs and gNBs for FR2. For FR1, there is no such issue: with digital receivers, the UE can receive signals from many directions at the same time.</w:t>
      </w:r>
      <w:r w:rsidR="001B0599">
        <w:t xml:space="preserve"> The discussion in this contribution is related </w:t>
      </w:r>
      <w:r w:rsidR="001B0599" w:rsidRPr="001B0599">
        <w:rPr>
          <w:i/>
        </w:rPr>
        <w:t>only to FR2</w:t>
      </w:r>
      <w:r w:rsidR="001B0599">
        <w:t>. All the proposals in the contribution are relevant only to FR2.</w:t>
      </w:r>
    </w:p>
    <w:p w14:paraId="7AAB623B" w14:textId="59AD786F" w:rsidR="00F97862" w:rsidRPr="00CE0424" w:rsidRDefault="00A34C8F" w:rsidP="00570403">
      <w:pPr>
        <w:pStyle w:val="BodyText"/>
      </w:pPr>
      <w:r>
        <w:t>In </w:t>
      </w:r>
      <w:r>
        <w:fldChar w:fldCharType="begin"/>
      </w:r>
      <w:r>
        <w:instrText xml:space="preserve"> REF _Ref513535138 \r \h </w:instrText>
      </w:r>
      <w:r>
        <w:fldChar w:fldCharType="separate"/>
      </w:r>
      <w:r w:rsidR="00152A7B">
        <w:t>[1]</w:t>
      </w:r>
      <w:r>
        <w:fldChar w:fldCharType="end"/>
      </w:r>
      <w:r>
        <w:t>, we provided input on many signal combinations. </w:t>
      </w:r>
      <w:r w:rsidR="00570403">
        <w:t>In this contribution, we discuss the most important combinations of signals to be simultaneously received</w:t>
      </w:r>
      <w:r w:rsidR="000376F7">
        <w:t>, with the hope to agree on these combinations first.</w:t>
      </w:r>
    </w:p>
    <w:p w14:paraId="020415C4" w14:textId="629DB719" w:rsidR="004000E8" w:rsidRDefault="00230D18" w:rsidP="00CE0424">
      <w:pPr>
        <w:pStyle w:val="Heading1"/>
      </w:pPr>
      <w:bookmarkStart w:id="1" w:name="_Ref178064866"/>
      <w:r>
        <w:t>2</w:t>
      </w:r>
      <w:r>
        <w:tab/>
      </w:r>
      <w:r w:rsidR="004000E8" w:rsidRPr="00CE0424">
        <w:t>Discussion</w:t>
      </w:r>
      <w:bookmarkEnd w:id="1"/>
    </w:p>
    <w:p w14:paraId="1BB8BAB3" w14:textId="143E4156" w:rsidR="00633401" w:rsidRDefault="00633401" w:rsidP="00633401">
      <w:pPr>
        <w:pStyle w:val="BodyText"/>
      </w:pPr>
      <w:r>
        <w:t xml:space="preserve">The discussion about simultaneous reception/transmission of several channels/signals originates from the fact that analog receivers will be common in first implementations of UEs and gNBs for FR2. For such implementations, the receiver will apply spatial filtering before the signal is demodulated. Hence, a </w:t>
      </w:r>
      <w:r w:rsidR="00CF16CE">
        <w:t xml:space="preserve">second </w:t>
      </w:r>
      <w:r>
        <w:t xml:space="preserve">signal impinging from a direction outside the main lobe of the receive antenna </w:t>
      </w:r>
      <w:r w:rsidR="00CF16CE">
        <w:t xml:space="preserve">receiving the first signal </w:t>
      </w:r>
      <w:r>
        <w:t xml:space="preserve">may be severely attenuated, which is sometimes described as “the UE cannot receive the </w:t>
      </w:r>
      <w:r w:rsidR="00CF16CE">
        <w:t xml:space="preserve">two </w:t>
      </w:r>
      <w:r>
        <w:t xml:space="preserve">signals simultaneously”. This is an undesirable situation, which should be avoided, and a reasonable NW may in most cases not schedule combinations of signals or channels that the UE cannot receive, irrespective of what the standard </w:t>
      </w:r>
      <w:r>
        <w:lastRenderedPageBreak/>
        <w:t xml:space="preserve">says. This is a very important point to note: under normal circumstances, the NW </w:t>
      </w:r>
      <w:r w:rsidRPr="00041914">
        <w:rPr>
          <w:i/>
        </w:rPr>
        <w:t xml:space="preserve">would not schedule </w:t>
      </w:r>
      <w:r>
        <w:rPr>
          <w:i/>
        </w:rPr>
        <w:t>two</w:t>
      </w:r>
      <w:r w:rsidRPr="00041914">
        <w:rPr>
          <w:i/>
        </w:rPr>
        <w:t xml:space="preserve"> signals that the UE cannot be expected to receive</w:t>
      </w:r>
      <w:r w:rsidR="00CF16CE">
        <w:rPr>
          <w:i/>
        </w:rPr>
        <w:t xml:space="preserve"> simultaneously</w:t>
      </w:r>
      <w:r>
        <w:t xml:space="preserve">. </w:t>
      </w:r>
    </w:p>
    <w:p w14:paraId="18DF26D1" w14:textId="67BFD2FA" w:rsidR="00633401" w:rsidRDefault="00633401" w:rsidP="00633401">
      <w:pPr>
        <w:pStyle w:val="BodyText"/>
      </w:pPr>
      <w:r>
        <w:t xml:space="preserve">To determine its Rx beam, the UE relies on QCL indications type D of transmitted signals. </w:t>
      </w:r>
      <w:r w:rsidR="000463B0">
        <w:t>If there is a QCL type D relationship between a source RS (RS</w:t>
      </w:r>
      <w:r w:rsidR="000463B0" w:rsidRPr="000463B0">
        <w:rPr>
          <w:vertAlign w:val="subscript"/>
        </w:rPr>
        <w:t>A</w:t>
      </w:r>
      <w:r w:rsidR="000463B0">
        <w:t>) and a target RS (RS</w:t>
      </w:r>
      <w:r w:rsidR="000463B0">
        <w:rPr>
          <w:vertAlign w:val="subscript"/>
        </w:rPr>
        <w:t>B</w:t>
      </w:r>
      <w:r w:rsidR="000463B0">
        <w:t>), the UE can receive RS</w:t>
      </w:r>
      <w:r w:rsidR="000463B0">
        <w:rPr>
          <w:vertAlign w:val="subscript"/>
        </w:rPr>
        <w:t xml:space="preserve">B </w:t>
      </w:r>
      <w:r w:rsidR="000463B0">
        <w:t>with the same Rx beam it used to receive RS</w:t>
      </w:r>
      <w:r w:rsidR="000463B0" w:rsidRPr="000463B0">
        <w:rPr>
          <w:vertAlign w:val="subscript"/>
        </w:rPr>
        <w:t>A</w:t>
      </w:r>
      <w:r w:rsidR="000463B0">
        <w:t xml:space="preserve">. </w:t>
      </w:r>
      <w:r>
        <w:t xml:space="preserve">Here, it is important to note that there is typically a many-to-one relation between the </w:t>
      </w:r>
      <w:r w:rsidR="00CF16CE">
        <w:t xml:space="preserve">source RSs in the </w:t>
      </w:r>
      <w:r>
        <w:t xml:space="preserve">QCL </w:t>
      </w:r>
      <w:r w:rsidR="00CF16CE">
        <w:t xml:space="preserve">type D </w:t>
      </w:r>
      <w:r>
        <w:t xml:space="preserve">indication and </w:t>
      </w:r>
      <w:r w:rsidR="00CF16CE">
        <w:t xml:space="preserve">a given </w:t>
      </w:r>
      <w:r>
        <w:t xml:space="preserve">Rx beam, i.e., the same Rx beam is typically used for </w:t>
      </w:r>
      <w:r w:rsidR="000463B0">
        <w:t xml:space="preserve">signals with </w:t>
      </w:r>
      <w:r w:rsidR="00CF16CE">
        <w:t>different source RSs</w:t>
      </w:r>
      <w:r>
        <w:t>:</w:t>
      </w:r>
    </w:p>
    <w:p w14:paraId="43E0E5D5" w14:textId="77777777" w:rsidR="00633401" w:rsidRDefault="00633401" w:rsidP="00633401">
      <w:pPr>
        <w:pStyle w:val="Observation"/>
      </w:pPr>
      <w:bookmarkStart w:id="2" w:name="_Toc510816127"/>
      <w:bookmarkStart w:id="3" w:name="_Toc513549320"/>
      <w:bookmarkStart w:id="4" w:name="_Toc513626383"/>
      <w:r>
        <w:t>One Rx beam is often used for different Tx beams, i.e., for different QCL indications.</w:t>
      </w:r>
      <w:bookmarkEnd w:id="2"/>
      <w:bookmarkEnd w:id="3"/>
      <w:bookmarkEnd w:id="4"/>
    </w:p>
    <w:p w14:paraId="57861B30" w14:textId="1E8C7344" w:rsidR="00633401" w:rsidRPr="00633401" w:rsidRDefault="00633401" w:rsidP="00633401">
      <w:pPr>
        <w:pStyle w:val="BodyText"/>
      </w:pPr>
      <w:r>
        <w:t xml:space="preserve">We also note that the QCL indications are a service to the UE. How the UE uses that is really up to the UE. In fact, the UE is not at all required to use the QCL indication. </w:t>
      </w:r>
    </w:p>
    <w:p w14:paraId="4B928D09" w14:textId="676085E1" w:rsidR="00633401" w:rsidRPr="00633401" w:rsidRDefault="00633401" w:rsidP="00633401">
      <w:pPr>
        <w:pStyle w:val="Heading2"/>
      </w:pPr>
      <w:r>
        <w:t xml:space="preserve">2.1 </w:t>
      </w:r>
      <w:r>
        <w:tab/>
        <w:t>Downlink</w:t>
      </w:r>
    </w:p>
    <w:p w14:paraId="71C3A24B" w14:textId="2533DF39" w:rsidR="00F63950" w:rsidRDefault="00230D18" w:rsidP="00633401">
      <w:pPr>
        <w:pStyle w:val="Heading3"/>
      </w:pPr>
      <w:r>
        <w:t>2.1</w:t>
      </w:r>
      <w:r w:rsidR="00633401">
        <w:t>.1</w:t>
      </w:r>
      <w:r>
        <w:tab/>
      </w:r>
      <w:r w:rsidR="00570403">
        <w:t>SSB+PDSCH</w:t>
      </w:r>
    </w:p>
    <w:p w14:paraId="07A029CF" w14:textId="65893736" w:rsidR="00305A8A" w:rsidRDefault="00305A8A" w:rsidP="00305A8A">
      <w:pPr>
        <w:pStyle w:val="BodyText"/>
      </w:pPr>
      <w:r>
        <w:t xml:space="preserve">In the conclusion from RAN1 #92bis, it is clarified that </w:t>
      </w:r>
      <w:r w:rsidR="004D5EDA">
        <w:t xml:space="preserve">for FR2, </w:t>
      </w:r>
      <w:r>
        <w:t>RAN4 has already agreed that the UE is not required to receive PDSCH during ‘</w:t>
      </w:r>
      <w:r w:rsidRPr="00305A8A">
        <w:t>SSB symbols to be measured</w:t>
      </w:r>
      <w:r>
        <w:t xml:space="preserve">’. In RAN1, ‘SSB symbols to be measured’ </w:t>
      </w:r>
      <w:r w:rsidR="00530790">
        <w:t xml:space="preserve">has been interpreted as SS/PBCH blocks transmitted in the </w:t>
      </w:r>
      <w:r w:rsidR="00500D45" w:rsidRPr="00500D45">
        <w:t>SS/PBCH Block Measurement Time Configuration</w:t>
      </w:r>
      <w:r w:rsidR="00500D45">
        <w:t xml:space="preserve"> (</w:t>
      </w:r>
      <w:r w:rsidR="00530790">
        <w:t>SMTC</w:t>
      </w:r>
      <w:r w:rsidR="00500D45">
        <w:t>)</w:t>
      </w:r>
      <w:r w:rsidR="00530790">
        <w:t xml:space="preserve"> </w:t>
      </w:r>
      <w:r w:rsidR="000463B0">
        <w:t>window. The motivation for the scheduling restriction introduced by RAN4 is that the UE will need to vary its Rx beam to perform RRM measurements on neighbour cells during the SMTC window.</w:t>
      </w:r>
      <w:r w:rsidR="00530790">
        <w:t xml:space="preserve"> RAN1 is now discussing how to handle SS/PBCH blocks outside the SMTC window.</w:t>
      </w:r>
      <w:r w:rsidR="00666A1F">
        <w:t xml:space="preserve"> </w:t>
      </w:r>
    </w:p>
    <w:p w14:paraId="3654C4EB" w14:textId="108C3D7F" w:rsidR="00530790" w:rsidRDefault="00530790" w:rsidP="00305A8A">
      <w:pPr>
        <w:pStyle w:val="BodyText"/>
      </w:pPr>
      <w:r>
        <w:t xml:space="preserve">We should first note that the SMTC window is up to NW configuration: it may very well be so that the NW configures the SMTC window so that all SS/PBCH blocks fall within the SMTC window. However, the configuration that some SS/PBCH blocks are not in the SMTC window </w:t>
      </w:r>
      <w:r w:rsidR="00500D45">
        <w:t xml:space="preserve">also </w:t>
      </w:r>
      <w:r>
        <w:t>exists. If that configuration is to be meaningful, the UE behaviour must be different</w:t>
      </w:r>
      <w:r w:rsidR="00500D45">
        <w:t xml:space="preserve"> compared to within SMTC window</w:t>
      </w:r>
      <w:r>
        <w:t>.</w:t>
      </w:r>
    </w:p>
    <w:p w14:paraId="11528C88" w14:textId="7E4EA7AD" w:rsidR="00E076AE" w:rsidRDefault="00E076AE" w:rsidP="00305A8A">
      <w:pPr>
        <w:pStyle w:val="BodyText"/>
      </w:pPr>
      <w:r>
        <w:t>We note that the scheduling restriction during the SMTC window can be significant, especially since it applies across all intra-band CCs.</w:t>
      </w:r>
    </w:p>
    <w:p w14:paraId="2A83997A" w14:textId="2CCCF161" w:rsidR="00E076AE" w:rsidRDefault="00E076AE" w:rsidP="00305A8A">
      <w:pPr>
        <w:pStyle w:val="BodyText"/>
      </w:pPr>
      <w:r>
        <w:t>Based on these arguments, we favour alternative 3 in the conclusion from RAN1 #92bis. However, we prefer to formulate a proposal on what the UE is expected to do, not what the UE is not expected to do:</w:t>
      </w:r>
    </w:p>
    <w:p w14:paraId="22905BD1" w14:textId="67B284AC" w:rsidR="008950BD" w:rsidRDefault="00E076AE" w:rsidP="008950BD">
      <w:pPr>
        <w:pStyle w:val="Proposal"/>
      </w:pPr>
      <w:bookmarkStart w:id="5" w:name="_Toc513549321"/>
      <w:bookmarkStart w:id="6" w:name="_Ref513622515"/>
      <w:bookmarkStart w:id="7" w:name="_Toc513626409"/>
      <w:r>
        <w:t>The UE is expected to receive PDSCH on SSB locations outside the SMTC window.</w:t>
      </w:r>
      <w:bookmarkEnd w:id="5"/>
      <w:bookmarkEnd w:id="6"/>
      <w:bookmarkEnd w:id="7"/>
    </w:p>
    <w:p w14:paraId="2A5D03E1" w14:textId="67B80B31" w:rsidR="001B0599" w:rsidRDefault="001B0599" w:rsidP="00E076AE">
      <w:pPr>
        <w:pStyle w:val="BodyText"/>
      </w:pPr>
      <w:r>
        <w:t xml:space="preserve">In the end, </w:t>
      </w:r>
      <w:r>
        <w:fldChar w:fldCharType="begin"/>
      </w:r>
      <w:r>
        <w:instrText xml:space="preserve"> REF _Ref513622515 \r \h </w:instrText>
      </w:r>
      <w:r>
        <w:fldChar w:fldCharType="separate"/>
      </w:r>
      <w:r>
        <w:t>Proposal 1</w:t>
      </w:r>
      <w:r>
        <w:fldChar w:fldCharType="end"/>
      </w:r>
      <w:r>
        <w:t xml:space="preserve"> may not be captured in the specification, since signals can be simultaneously received if no explicit exception is introduced.</w:t>
      </w:r>
    </w:p>
    <w:p w14:paraId="5A4085E8" w14:textId="45136422" w:rsidR="001B0599" w:rsidRDefault="00E076AE" w:rsidP="00E076AE">
      <w:pPr>
        <w:pStyle w:val="BodyText"/>
      </w:pPr>
      <w:r>
        <w:t>However, we note that the UE may still under some circumstances perform an Rx beam sweep also outside the SMTC window, if the UE finds it necessary. This may however lead to that some PDSCH transmissions are missed.</w:t>
      </w:r>
    </w:p>
    <w:p w14:paraId="0AD07ADE" w14:textId="5CF9B97B" w:rsidR="00E2599D" w:rsidRDefault="00E2599D" w:rsidP="00E076AE">
      <w:pPr>
        <w:pStyle w:val="BodyText"/>
      </w:pPr>
      <w:r>
        <w:t>In general, we see that the benefits of</w:t>
      </w:r>
      <w:r w:rsidR="00D73F7A">
        <w:t xml:space="preserve"> Alt.</w:t>
      </w:r>
      <w:r>
        <w:t xml:space="preserve"> 2 are unclear. Since the NW can only transmit PDSCH (and PDCCH) when it is QCL with the SSB, the NW would have to transmit both PDCCH and PDSCH during the four symbols when one SS/PBCH block is transmitted.</w:t>
      </w:r>
    </w:p>
    <w:p w14:paraId="1FE76BB0" w14:textId="737096F3" w:rsidR="00D73F7A" w:rsidRDefault="00D73F7A" w:rsidP="00D73F7A">
      <w:pPr>
        <w:pStyle w:val="BodyText"/>
      </w:pPr>
      <w:r>
        <w:t xml:space="preserve">Finally, we note that future UEs may have the capability to perform measurements on an SSB and receive PDCCH/PDSCH/transmit PUCCH/PUSCH at the same time. Therefore, a UE capability should be introduced that will make it possible for a future UE to indicate that it can perform measurements on the SSB and at the same time received PDCCH/PDSCH. </w:t>
      </w:r>
    </w:p>
    <w:p w14:paraId="56839931" w14:textId="4A0C1A3A" w:rsidR="00D73F7A" w:rsidRDefault="00D73F7A" w:rsidP="00D73F7A">
      <w:pPr>
        <w:pStyle w:val="Proposal"/>
      </w:pPr>
      <w:bookmarkStart w:id="8" w:name="_Toc513626410"/>
      <w:bookmarkStart w:id="9" w:name="_Toc513549322"/>
      <w:r>
        <w:t xml:space="preserve">Introduce a UE capability that describes </w:t>
      </w:r>
      <w:r w:rsidR="004A3346">
        <w:t>that the</w:t>
      </w:r>
      <w:r>
        <w:t xml:space="preserve"> UE can perform measurements on SSB and receive PDCCH/PDSCH transmitted in the same OFDM symbol</w:t>
      </w:r>
      <w:bookmarkEnd w:id="8"/>
      <w:r w:rsidR="004A3346">
        <w:t xml:space="preserve"> </w:t>
      </w:r>
      <w:bookmarkEnd w:id="9"/>
    </w:p>
    <w:p w14:paraId="66D1F8EF" w14:textId="2E8189C8" w:rsidR="00D73F7A" w:rsidRDefault="00D73F7A" w:rsidP="00D73F7A">
      <w:pPr>
        <w:pStyle w:val="BodyText"/>
      </w:pPr>
      <w:r>
        <w:t>RAN4 has already introduced a similar UE capability</w:t>
      </w:r>
      <w:r w:rsidR="00820252">
        <w:t xml:space="preserve"> (</w:t>
      </w:r>
      <w:r w:rsidR="00820252" w:rsidRPr="00220163">
        <w:rPr>
          <w:i/>
        </w:rPr>
        <w:t>intraCarrierConcurrentMeas</w:t>
      </w:r>
      <w:r w:rsidR="00820252">
        <w:t>)</w:t>
      </w:r>
      <w:r>
        <w:t xml:space="preserve"> for FR1 for the case when the subcarrier spacing of the SSB and PDCCH/PDSCH differ.</w:t>
      </w:r>
    </w:p>
    <w:p w14:paraId="6CB7C606" w14:textId="37BFB767" w:rsidR="00570403" w:rsidRDefault="00570403" w:rsidP="00633401">
      <w:pPr>
        <w:pStyle w:val="Heading3"/>
      </w:pPr>
      <w:r>
        <w:t>2.</w:t>
      </w:r>
      <w:r w:rsidR="00633401">
        <w:t>1.2</w:t>
      </w:r>
      <w:r>
        <w:t xml:space="preserve"> </w:t>
      </w:r>
      <w:r>
        <w:tab/>
        <w:t>SSB+PDCCH</w:t>
      </w:r>
    </w:p>
    <w:p w14:paraId="5D69A954" w14:textId="2CB0E322" w:rsidR="00CE3487" w:rsidRDefault="00EB48EF" w:rsidP="00EB48EF">
      <w:pPr>
        <w:pStyle w:val="BodyText"/>
      </w:pPr>
      <w:r>
        <w:t xml:space="preserve">The arguments for PDSCH </w:t>
      </w:r>
      <w:r w:rsidR="00CE3487">
        <w:t>also applies to PDCCH. Hence, we propose</w:t>
      </w:r>
    </w:p>
    <w:p w14:paraId="19066A78" w14:textId="57D2BE24" w:rsidR="005E4B45" w:rsidRDefault="005E4B45" w:rsidP="005E4B45">
      <w:pPr>
        <w:pStyle w:val="Proposal"/>
      </w:pPr>
      <w:bookmarkStart w:id="10" w:name="_Ref513530418"/>
      <w:bookmarkStart w:id="11" w:name="_Toc513549323"/>
      <w:bookmarkStart w:id="12" w:name="_Toc513626411"/>
      <w:r>
        <w:t>The UE is expected to receive PDCCH on SSB locations outside the SMTC window.</w:t>
      </w:r>
      <w:bookmarkEnd w:id="10"/>
      <w:bookmarkEnd w:id="11"/>
      <w:bookmarkEnd w:id="12"/>
    </w:p>
    <w:p w14:paraId="5FC8C2A4" w14:textId="66AD3657" w:rsidR="00EB48EF" w:rsidRPr="00EB48EF" w:rsidRDefault="00D87AA3" w:rsidP="00EB48EF">
      <w:pPr>
        <w:pStyle w:val="BodyText"/>
      </w:pPr>
      <w:r>
        <w:t xml:space="preserve">Of course, </w:t>
      </w:r>
      <w:r>
        <w:fldChar w:fldCharType="begin"/>
      </w:r>
      <w:r>
        <w:instrText xml:space="preserve"> REF _Ref513530418 \r \h </w:instrText>
      </w:r>
      <w:r>
        <w:fldChar w:fldCharType="separate"/>
      </w:r>
      <w:r w:rsidR="00152A7B">
        <w:t>Proposal 3</w:t>
      </w:r>
      <w:r>
        <w:fldChar w:fldCharType="end"/>
      </w:r>
      <w:r>
        <w:t xml:space="preserve"> only applies if the</w:t>
      </w:r>
      <w:r w:rsidR="007A3F2F">
        <w:t xml:space="preserve"> UE is configured to monitor a </w:t>
      </w:r>
      <w:r>
        <w:t xml:space="preserve">search space </w:t>
      </w:r>
      <w:r w:rsidR="007A3F2F">
        <w:t>in the SSB symbols.</w:t>
      </w:r>
    </w:p>
    <w:p w14:paraId="58A2963A" w14:textId="5E232E58" w:rsidR="00570403" w:rsidRDefault="00570403" w:rsidP="00633401">
      <w:pPr>
        <w:pStyle w:val="Heading3"/>
      </w:pPr>
      <w:r>
        <w:lastRenderedPageBreak/>
        <w:t>2.</w:t>
      </w:r>
      <w:r w:rsidR="00633401">
        <w:t>1.</w:t>
      </w:r>
      <w:r>
        <w:t>3</w:t>
      </w:r>
      <w:r>
        <w:tab/>
        <w:t>SSB+CSI-RS</w:t>
      </w:r>
    </w:p>
    <w:p w14:paraId="641541EE" w14:textId="78AEB063" w:rsidR="00EA58C0" w:rsidRDefault="00D73F7A" w:rsidP="00D73F7A">
      <w:pPr>
        <w:pStyle w:val="BodyText"/>
      </w:pPr>
      <w:r>
        <w:t>Here, we note that Alt. 2 is already agreed within one CC, and we propose to extend that to the multi-CC case.</w:t>
      </w:r>
    </w:p>
    <w:p w14:paraId="6EAFD7F5" w14:textId="79289892" w:rsidR="00D73F7A" w:rsidRDefault="00D73F7A" w:rsidP="00D73F7A">
      <w:pPr>
        <w:pStyle w:val="BodyText"/>
      </w:pPr>
      <w:r>
        <w:t xml:space="preserve">We may consider reverting the agreement for SSBs inside the SMTC window, thus to apply Alt.1 for </w:t>
      </w:r>
      <w:r w:rsidR="00666A1F">
        <w:t>CSI-RS</w:t>
      </w:r>
      <w:r w:rsidR="00E96D1E">
        <w:t>s within the SMTC window.</w:t>
      </w:r>
    </w:p>
    <w:p w14:paraId="08A87F31" w14:textId="421DF8B8" w:rsidR="00823DDC" w:rsidRPr="00823DDC" w:rsidRDefault="00823DDC" w:rsidP="00823DDC">
      <w:pPr>
        <w:pStyle w:val="Heading3"/>
      </w:pPr>
      <w:r w:rsidRPr="00823DDC">
        <w:t>2.1.4</w:t>
      </w:r>
      <w:r w:rsidRPr="00823DDC">
        <w:tab/>
        <w:t>CSI-RS + PDSCH</w:t>
      </w:r>
    </w:p>
    <w:p w14:paraId="432432B3" w14:textId="77777777" w:rsidR="00823DDC" w:rsidRDefault="00823DDC" w:rsidP="00823DDC">
      <w:pPr>
        <w:pStyle w:val="BodyText"/>
      </w:pPr>
      <w:r>
        <w:t>CSI-RS can be used for many things in NR:</w:t>
      </w:r>
    </w:p>
    <w:p w14:paraId="5EB9C3D5" w14:textId="77777777" w:rsidR="00823DDC" w:rsidRDefault="00823DDC" w:rsidP="00823DDC">
      <w:pPr>
        <w:pStyle w:val="BodyText"/>
        <w:numPr>
          <w:ilvl w:val="0"/>
          <w:numId w:val="25"/>
        </w:numPr>
      </w:pPr>
      <w:r>
        <w:t xml:space="preserve">CSI acquisition (including CSI-IM) and RSRP reporting </w:t>
      </w:r>
    </w:p>
    <w:p w14:paraId="179AB52C" w14:textId="77777777" w:rsidR="00823DDC" w:rsidRDefault="00823DDC" w:rsidP="00823DDC">
      <w:pPr>
        <w:pStyle w:val="BodyText"/>
        <w:numPr>
          <w:ilvl w:val="0"/>
          <w:numId w:val="25"/>
        </w:numPr>
      </w:pPr>
      <w:r>
        <w:t>Time-frequency tracking (CSI-RS for tracking – TRS)</w:t>
      </w:r>
    </w:p>
    <w:p w14:paraId="252516F4" w14:textId="77777777" w:rsidR="00823DDC" w:rsidRDefault="00823DDC" w:rsidP="00823DDC">
      <w:pPr>
        <w:pStyle w:val="BodyText"/>
        <w:numPr>
          <w:ilvl w:val="0"/>
          <w:numId w:val="25"/>
        </w:numPr>
      </w:pPr>
      <w:r>
        <w:t>Beam management – adjust Rx beam, i.e., the ‘P3’ procedure</w:t>
      </w:r>
    </w:p>
    <w:p w14:paraId="1AEE4A70" w14:textId="77777777" w:rsidR="00823DDC" w:rsidRDefault="00823DDC" w:rsidP="00823DDC">
      <w:pPr>
        <w:pStyle w:val="BodyText"/>
      </w:pPr>
      <w:r>
        <w:t xml:space="preserve">The CSI-RS RE pattern was designed to enable multiplexing with data, both in time and frequency. In this discussion, the frequency domain multiplexing is the issue. Furthermore, there are three time-domain behaviours of CSI-RS: periodic, aperiodic and semi-persistent, and for each time-domain behaviour, there is a way to convey the QCL assumption to the UE. There are (or should be) rules so that the UE can </w:t>
      </w:r>
      <w:r w:rsidRPr="00092477">
        <w:rPr>
          <w:i/>
        </w:rPr>
        <w:t>always</w:t>
      </w:r>
      <w:r>
        <w:t xml:space="preserve"> derive a QCL assumption for CSI-RS and PDSCH, e.g., based on scheduling delay. </w:t>
      </w:r>
    </w:p>
    <w:p w14:paraId="42AA5C37" w14:textId="77777777" w:rsidR="00823DDC" w:rsidRDefault="00823DDC" w:rsidP="00823DDC">
      <w:pPr>
        <w:pStyle w:val="BodyText"/>
      </w:pPr>
      <w:r>
        <w:t>When discussing CSI-RS, it is relevant to distinguish the situations where it is used for reporting (1), and when it is used for receiver adjustment (2 and 3).</w:t>
      </w:r>
    </w:p>
    <w:p w14:paraId="1CA0864B" w14:textId="77777777" w:rsidR="00823DDC" w:rsidRDefault="00823DDC" w:rsidP="00823DDC">
      <w:pPr>
        <w:pStyle w:val="BodyText"/>
      </w:pPr>
      <w:r>
        <w:t xml:space="preserve">As PDSCH relies on HARQ retransmissions, the UE may utilize a received PDSCH transmission also in cases where the Rx beam is not optimally adjusted: in particular if the alternative is to transmit </w:t>
      </w:r>
      <w:r w:rsidRPr="006C1940">
        <w:rPr>
          <w:i/>
        </w:rPr>
        <w:t>nothing at all</w:t>
      </w:r>
      <w:r>
        <w:t>. In contrast, the value of a measurement performed with a non-optimal beam is very questionable. Using the correct beam when receiving CSI-RS for a measurement is thus crucial. Hence, we propose:</w:t>
      </w:r>
    </w:p>
    <w:p w14:paraId="554CBCB1" w14:textId="06FECCCA" w:rsidR="00823DDC" w:rsidRDefault="00823DDC" w:rsidP="00823DDC">
      <w:pPr>
        <w:pStyle w:val="Proposal"/>
      </w:pPr>
      <w:bookmarkStart w:id="13" w:name="_Hlk510684081"/>
      <w:bookmarkStart w:id="14" w:name="_Toc510684194"/>
      <w:bookmarkStart w:id="15" w:name="_Toc510700621"/>
      <w:bookmarkStart w:id="16" w:name="_Toc510702854"/>
      <w:bookmarkStart w:id="17" w:name="_Toc510767712"/>
      <w:bookmarkStart w:id="18" w:name="_Toc510773601"/>
      <w:bookmarkStart w:id="19" w:name="_Toc510774221"/>
      <w:bookmarkStart w:id="20" w:name="_Toc510782150"/>
      <w:bookmarkStart w:id="21" w:name="_Toc510783459"/>
      <w:bookmarkStart w:id="22" w:name="_Toc510783512"/>
      <w:bookmarkStart w:id="23" w:name="_Toc510815999"/>
      <w:bookmarkStart w:id="24" w:name="_Toc510816130"/>
      <w:bookmarkStart w:id="25" w:name="_Toc513549324"/>
      <w:bookmarkStart w:id="26" w:name="_Toc513626412"/>
      <w:r>
        <w:t xml:space="preserve">If the QCL </w:t>
      </w:r>
      <w:r w:rsidR="001B0599">
        <w:t xml:space="preserve">Type D </w:t>
      </w:r>
      <w:r>
        <w:t>assumptions for a CSI-RS measurement and PDSCH differ, the UE</w:t>
      </w:r>
      <w:r w:rsidR="00190D00">
        <w:t xml:space="preserve"> shall</w:t>
      </w:r>
      <w:r>
        <w:t xml:space="preserve"> use the QCL </w:t>
      </w:r>
      <w:r w:rsidRPr="00823DDC">
        <w:t>assumption</w:t>
      </w:r>
      <w:r>
        <w:t xml:space="preserve"> for CSI-RS also when demodulating PDSCH.</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BEFBD25" w14:textId="77777777" w:rsidR="00823DDC" w:rsidRDefault="00823DDC" w:rsidP="00823DDC">
      <w:pPr>
        <w:pStyle w:val="BodyText"/>
      </w:pPr>
      <w:r>
        <w:t xml:space="preserve">The argument regarding PDSCH is relevant also when considering CSI-RS for tracking (TRS): it may be useful to receive the PDSCH also in cases where the beam is not optimally adjusted. On the other hand, the UE will need to use the TRS from time to time to adjust its receiver: otherwise, PDSCH performance will suffer during subsequent transmissions. However, the UE may not need to utilize </w:t>
      </w:r>
      <w:r w:rsidRPr="00485B0A">
        <w:rPr>
          <w:i/>
        </w:rPr>
        <w:t>every</w:t>
      </w:r>
      <w:r>
        <w:t xml:space="preserve"> occasion of a TRS transmission. But the NW does not really have any way to determine which should be prioritized.  Hence, we propose</w:t>
      </w:r>
    </w:p>
    <w:p w14:paraId="37383565" w14:textId="7714E6F7" w:rsidR="00823DDC" w:rsidRDefault="00823DDC" w:rsidP="00823DDC">
      <w:pPr>
        <w:pStyle w:val="Proposal"/>
      </w:pPr>
      <w:bookmarkStart w:id="27" w:name="_Toc510700622"/>
      <w:bookmarkStart w:id="28" w:name="_Toc510702855"/>
      <w:bookmarkStart w:id="29" w:name="_Toc510767713"/>
      <w:bookmarkStart w:id="30" w:name="_Toc510773602"/>
      <w:bookmarkStart w:id="31" w:name="_Toc510774222"/>
      <w:bookmarkStart w:id="32" w:name="_Toc510782151"/>
      <w:bookmarkStart w:id="33" w:name="_Toc510783460"/>
      <w:bookmarkStart w:id="34" w:name="_Toc510783513"/>
      <w:bookmarkStart w:id="35" w:name="_Toc510816000"/>
      <w:bookmarkStart w:id="36" w:name="_Toc510816131"/>
      <w:bookmarkStart w:id="37" w:name="_Toc513549325"/>
      <w:bookmarkStart w:id="38" w:name="_Toc513626413"/>
      <w:r>
        <w:t xml:space="preserve">The UE may receive PDSCH at the same time as it receives a </w:t>
      </w:r>
      <w:r w:rsidR="00190D00">
        <w:t>CSI-RS for tracking</w:t>
      </w:r>
      <w:r>
        <w:t>, and the Rx beam selection is up to the UE.</w:t>
      </w:r>
      <w:bookmarkEnd w:id="27"/>
      <w:bookmarkEnd w:id="28"/>
      <w:bookmarkEnd w:id="29"/>
      <w:bookmarkEnd w:id="30"/>
      <w:bookmarkEnd w:id="31"/>
      <w:bookmarkEnd w:id="32"/>
      <w:bookmarkEnd w:id="33"/>
      <w:bookmarkEnd w:id="34"/>
      <w:bookmarkEnd w:id="35"/>
      <w:bookmarkEnd w:id="36"/>
      <w:bookmarkEnd w:id="37"/>
      <w:bookmarkEnd w:id="38"/>
    </w:p>
    <w:p w14:paraId="02652E66" w14:textId="77777777" w:rsidR="00823DDC" w:rsidRDefault="00823DDC" w:rsidP="00823DDC">
      <w:pPr>
        <w:pStyle w:val="BodyText"/>
      </w:pPr>
      <w:r>
        <w:t xml:space="preserve">The third use case is when CSI-RS is used by the UE to adjust its Rx beam, i.e., when for CSI-RS resource set with repetition ‘ON’. In this case, it is not really relevant to talk about QCL assumptions for the CSI-RS resources in the resource set, since this particular type of CSI-RS resource set was designed to make it possible for the UE to freely vary its Rx beam, discarding the spatial QCL assumptions of the CSI-RS resources. There is little point for the NW to have the same spatial QCL assumptions for the PDSCH and the CSI-RS resources in the set, since the UE will change its Rx beam anyway. In fact, the QCL type D indication for CSI-RS resources in a resource set with repetition ‘ON’ is questionable. </w:t>
      </w:r>
    </w:p>
    <w:p w14:paraId="7EB1B633" w14:textId="77777777" w:rsidR="00823DDC" w:rsidRDefault="00823DDC" w:rsidP="00823DDC">
      <w:pPr>
        <w:pStyle w:val="BodyText"/>
      </w:pPr>
      <w:r>
        <w:t>Also in this case, the UE can receive the PDSCH whatever the Rx beam it uses during the P3 procedure:</w:t>
      </w:r>
    </w:p>
    <w:p w14:paraId="02A7B6BF" w14:textId="467D1AB6" w:rsidR="00823DDC" w:rsidRDefault="00823DDC" w:rsidP="00823DDC">
      <w:pPr>
        <w:pStyle w:val="Proposal"/>
      </w:pPr>
      <w:bookmarkStart w:id="39" w:name="_Toc510700623"/>
      <w:bookmarkStart w:id="40" w:name="_Toc510702856"/>
      <w:bookmarkStart w:id="41" w:name="_Toc510767714"/>
      <w:bookmarkStart w:id="42" w:name="_Toc510773603"/>
      <w:bookmarkStart w:id="43" w:name="_Toc510774223"/>
      <w:bookmarkStart w:id="44" w:name="_Toc510782152"/>
      <w:bookmarkStart w:id="45" w:name="_Toc510783461"/>
      <w:bookmarkStart w:id="46" w:name="_Toc510783514"/>
      <w:bookmarkStart w:id="47" w:name="_Toc510816001"/>
      <w:bookmarkStart w:id="48" w:name="_Toc510816132"/>
      <w:bookmarkStart w:id="49" w:name="_Toc513549326"/>
      <w:bookmarkStart w:id="50" w:name="_Toc513626414"/>
      <w:r>
        <w:t xml:space="preserve">The UE may receive PDSCH at the same time as it receives a CSI-RS resource set with repetition ‘ON’, and the </w:t>
      </w:r>
      <w:r w:rsidRPr="00823DDC">
        <w:t>Rx</w:t>
      </w:r>
      <w:r>
        <w:t xml:space="preserve"> beam selection is up to the UE.</w:t>
      </w:r>
      <w:bookmarkEnd w:id="39"/>
      <w:bookmarkEnd w:id="40"/>
      <w:bookmarkEnd w:id="41"/>
      <w:bookmarkEnd w:id="42"/>
      <w:bookmarkEnd w:id="43"/>
      <w:bookmarkEnd w:id="44"/>
      <w:bookmarkEnd w:id="45"/>
      <w:bookmarkEnd w:id="46"/>
      <w:bookmarkEnd w:id="47"/>
      <w:bookmarkEnd w:id="48"/>
      <w:bookmarkEnd w:id="49"/>
      <w:bookmarkEnd w:id="50"/>
    </w:p>
    <w:p w14:paraId="771A7D4C" w14:textId="77777777" w:rsidR="00823DDC" w:rsidRPr="00DB7BE0" w:rsidRDefault="00823DDC" w:rsidP="00823DDC">
      <w:pPr>
        <w:pStyle w:val="BodyText"/>
      </w:pPr>
      <w:r>
        <w:t>We note that these proposals relate both to same CC and different CCs.</w:t>
      </w:r>
    </w:p>
    <w:p w14:paraId="0AC263FC" w14:textId="0CACCBEC" w:rsidR="0094414E" w:rsidRPr="0094414E" w:rsidRDefault="0094414E" w:rsidP="0094414E">
      <w:pPr>
        <w:pStyle w:val="Heading3"/>
      </w:pPr>
      <w:r>
        <w:t>2.1.5</w:t>
      </w:r>
      <w:r>
        <w:tab/>
      </w:r>
      <w:r w:rsidRPr="0094414E">
        <w:t>PDCCH + PDSCH</w:t>
      </w:r>
    </w:p>
    <w:p w14:paraId="5E82755D" w14:textId="77777777" w:rsidR="0094414E" w:rsidRDefault="0094414E" w:rsidP="0094414E">
      <w:pPr>
        <w:pStyle w:val="BodyText"/>
      </w:pPr>
      <w:r>
        <w:t>PDCCH and PDSCH may occur in the same symbols. Usually, the PDCCH is considered more important, so if the NW has configured a search space with monitoring occasions within a slot where PDSCH can be mapped, the UE should use the QCL assumption for the CORESET associated with that search space:</w:t>
      </w:r>
    </w:p>
    <w:p w14:paraId="4DDD612D" w14:textId="1576F547" w:rsidR="0094414E" w:rsidRDefault="0094414E" w:rsidP="0094414E">
      <w:pPr>
        <w:pStyle w:val="Proposal"/>
      </w:pPr>
      <w:bookmarkStart w:id="51" w:name="_Ref510696820"/>
      <w:bookmarkStart w:id="52" w:name="_Toc510700624"/>
      <w:bookmarkStart w:id="53" w:name="_Toc510702857"/>
      <w:bookmarkStart w:id="54" w:name="_Toc510767715"/>
      <w:bookmarkStart w:id="55" w:name="_Toc510773604"/>
      <w:bookmarkStart w:id="56" w:name="_Toc510774224"/>
      <w:bookmarkStart w:id="57" w:name="_Toc510782153"/>
      <w:bookmarkStart w:id="58" w:name="_Toc510783462"/>
      <w:bookmarkStart w:id="59" w:name="_Toc510783515"/>
      <w:bookmarkStart w:id="60" w:name="_Toc510816002"/>
      <w:bookmarkStart w:id="61" w:name="_Toc510816133"/>
      <w:bookmarkStart w:id="62" w:name="_Toc513549327"/>
      <w:bookmarkStart w:id="63" w:name="_Toc513626415"/>
      <w:r>
        <w:t xml:space="preserve">If the monitoring occasions for a search space coincide with a scheduled PDSCH, the UE should </w:t>
      </w:r>
      <w:r w:rsidRPr="0094414E">
        <w:t>apply</w:t>
      </w:r>
      <w:r>
        <w:t xml:space="preserve"> the QCL </w:t>
      </w:r>
      <w:r w:rsidR="001B0599">
        <w:t xml:space="preserve">Type D </w:t>
      </w:r>
      <w:r>
        <w:t>assumptions for the associated CORESET for that search space.</w:t>
      </w:r>
      <w:bookmarkEnd w:id="51"/>
      <w:bookmarkEnd w:id="52"/>
      <w:bookmarkEnd w:id="53"/>
      <w:bookmarkEnd w:id="54"/>
      <w:bookmarkEnd w:id="55"/>
      <w:bookmarkEnd w:id="56"/>
      <w:bookmarkEnd w:id="57"/>
      <w:bookmarkEnd w:id="58"/>
      <w:bookmarkEnd w:id="59"/>
      <w:bookmarkEnd w:id="60"/>
      <w:bookmarkEnd w:id="61"/>
      <w:bookmarkEnd w:id="62"/>
      <w:bookmarkEnd w:id="63"/>
    </w:p>
    <w:p w14:paraId="40E5E6DF" w14:textId="77777777" w:rsidR="0094414E" w:rsidRDefault="0094414E" w:rsidP="0094414E">
      <w:pPr>
        <w:pStyle w:val="BodyText"/>
      </w:pPr>
      <w:r>
        <w:lastRenderedPageBreak/>
        <w:t>Hence, we propose solution 2, and prioritize PDCCH. Note that the UE will apply the QCL assumption of the CORESET even if the PDCCH is not transmitted: as soon as there is a monitoring occasion, the UE would apply the corresponding QCL assumption.</w:t>
      </w:r>
    </w:p>
    <w:p w14:paraId="25720191" w14:textId="199264D9" w:rsidR="00823DDC" w:rsidRDefault="0094414E" w:rsidP="00D73F7A">
      <w:pPr>
        <w:pStyle w:val="BodyText"/>
      </w:pPr>
      <w:r>
        <w:fldChar w:fldCharType="begin"/>
      </w:r>
      <w:r>
        <w:instrText xml:space="preserve"> REF _Ref510696820 \r \h </w:instrText>
      </w:r>
      <w:r>
        <w:fldChar w:fldCharType="separate"/>
      </w:r>
      <w:r w:rsidR="00152A7B">
        <w:t>Proposal 7</w:t>
      </w:r>
      <w:r>
        <w:fldChar w:fldCharType="end"/>
      </w:r>
      <w:r>
        <w:t xml:space="preserve"> applies both to same and different CCs.</w:t>
      </w:r>
    </w:p>
    <w:p w14:paraId="4F5DAA81" w14:textId="0C141BF9" w:rsidR="00F47E71" w:rsidRPr="00F47E71" w:rsidRDefault="00F47E71" w:rsidP="00F47E71">
      <w:pPr>
        <w:pStyle w:val="Heading3"/>
      </w:pPr>
      <w:r w:rsidRPr="00F47E71">
        <w:t>2.1.6</w:t>
      </w:r>
      <w:r w:rsidRPr="00F47E71">
        <w:tab/>
        <w:t>PDCCH + PDCCH</w:t>
      </w:r>
    </w:p>
    <w:p w14:paraId="5762E683" w14:textId="2C8DE4F9" w:rsidR="00F47E71" w:rsidRDefault="00F47E71" w:rsidP="00F47E71">
      <w:pPr>
        <w:pStyle w:val="BodyText"/>
      </w:pPr>
      <w:r>
        <w:t>A UE may be configured to monitor search spaces associated with different CORESETs. If two search spaces with CORESETs with different QCL assumptions coincide, the UE must decide which QCL assumption to apply. It should be noted that overlapping monitoring occasions may be rather likely: the UE will be configured to monitor search space0/CORESET 0, with a certain periodicity, and probably also with UE-specific search space(s) in every slot.</w:t>
      </w:r>
    </w:p>
    <w:p w14:paraId="08320CA8" w14:textId="77777777" w:rsidR="00F47E71" w:rsidRDefault="00F47E71" w:rsidP="00F47E71">
      <w:pPr>
        <w:pStyle w:val="BodyText"/>
      </w:pPr>
      <w:r>
        <w:t xml:space="preserve">In this case, the UE should prioritize the UE-specific search spaces over the common search spaces. </w:t>
      </w:r>
    </w:p>
    <w:p w14:paraId="29193F22" w14:textId="10813250" w:rsidR="00F47E71" w:rsidRDefault="00F47E71" w:rsidP="00D73F7A">
      <w:pPr>
        <w:pStyle w:val="Proposal"/>
      </w:pPr>
      <w:bookmarkStart w:id="64" w:name="_Ref510700327"/>
      <w:bookmarkStart w:id="65" w:name="_Toc510700625"/>
      <w:bookmarkStart w:id="66" w:name="_Toc510702858"/>
      <w:bookmarkStart w:id="67" w:name="_Toc510767716"/>
      <w:bookmarkStart w:id="68" w:name="_Toc510773605"/>
      <w:bookmarkStart w:id="69" w:name="_Toc510774225"/>
      <w:bookmarkStart w:id="70" w:name="_Toc510782154"/>
      <w:bookmarkStart w:id="71" w:name="_Toc510783463"/>
      <w:bookmarkStart w:id="72" w:name="_Toc510783516"/>
      <w:bookmarkStart w:id="73" w:name="_Toc510816003"/>
      <w:bookmarkStart w:id="74" w:name="_Toc510816134"/>
      <w:bookmarkStart w:id="75" w:name="_Toc513549328"/>
      <w:bookmarkStart w:id="76" w:name="_Toc513626416"/>
      <w:r>
        <w:t>If the monitoring occasions for two search spaces coincide, the UE may apply the QCL assumptions for the CORESET associated with a UE-specific search space.</w:t>
      </w:r>
      <w:bookmarkEnd w:id="64"/>
      <w:bookmarkEnd w:id="65"/>
      <w:bookmarkEnd w:id="66"/>
      <w:bookmarkEnd w:id="67"/>
      <w:bookmarkEnd w:id="68"/>
      <w:bookmarkEnd w:id="69"/>
      <w:bookmarkEnd w:id="70"/>
      <w:bookmarkEnd w:id="71"/>
      <w:bookmarkEnd w:id="72"/>
      <w:bookmarkEnd w:id="73"/>
      <w:bookmarkEnd w:id="74"/>
      <w:bookmarkEnd w:id="75"/>
      <w:bookmarkEnd w:id="76"/>
    </w:p>
    <w:p w14:paraId="7D4CF853" w14:textId="773E05FA" w:rsidR="00E50749" w:rsidRDefault="00E50749" w:rsidP="00E50749">
      <w:pPr>
        <w:pStyle w:val="BodyText"/>
      </w:pPr>
      <w:r>
        <w:fldChar w:fldCharType="begin"/>
      </w:r>
      <w:r>
        <w:instrText xml:space="preserve"> REF _Ref510700327 \r \h </w:instrText>
      </w:r>
      <w:r>
        <w:fldChar w:fldCharType="separate"/>
      </w:r>
      <w:r w:rsidR="00152A7B">
        <w:t>Proposal 8</w:t>
      </w:r>
      <w:r>
        <w:fldChar w:fldCharType="end"/>
      </w:r>
      <w:r>
        <w:t xml:space="preserve"> applies both to same and different CCs.</w:t>
      </w:r>
    </w:p>
    <w:p w14:paraId="6CDDD0A1" w14:textId="41459171" w:rsidR="00633401" w:rsidRDefault="00633401" w:rsidP="00633401">
      <w:pPr>
        <w:pStyle w:val="Heading2"/>
      </w:pPr>
      <w:r>
        <w:t xml:space="preserve">2.2 </w:t>
      </w:r>
      <w:r>
        <w:tab/>
        <w:t>Uplink</w:t>
      </w:r>
    </w:p>
    <w:p w14:paraId="24E96602" w14:textId="153482B1" w:rsidR="00B31F6C" w:rsidRDefault="00B31F6C" w:rsidP="00B31F6C">
      <w:pPr>
        <w:pStyle w:val="BodyText"/>
      </w:pPr>
      <w:r>
        <w:t>In the UL, it may be so that the configured spatial relation for two signals that are simultaneously transmitted are different. In this case, the UE behaviour must be defined. Still, it is desirable not to introduce restrictions on NW behaviour in the standard.</w:t>
      </w:r>
    </w:p>
    <w:p w14:paraId="1A867E45" w14:textId="2CAB6B3B" w:rsidR="00CE1A3C" w:rsidRDefault="00CE1A3C" w:rsidP="00CE1A3C">
      <w:pPr>
        <w:pStyle w:val="Heading3"/>
      </w:pPr>
      <w:r>
        <w:t>2.2.1</w:t>
      </w:r>
      <w:r>
        <w:tab/>
        <w:t>PUCCH + PUCCH</w:t>
      </w:r>
    </w:p>
    <w:p w14:paraId="0F8E37AF" w14:textId="44613E33" w:rsidR="00CE1A3C" w:rsidRDefault="00CE1A3C" w:rsidP="00CE1A3C">
      <w:pPr>
        <w:pStyle w:val="BodyText"/>
      </w:pPr>
      <w:r>
        <w:t xml:space="preserve">If the UE transmits </w:t>
      </w:r>
      <w:r w:rsidR="00271CE7">
        <w:t xml:space="preserve">multiple </w:t>
      </w:r>
      <w:r>
        <w:t>PUCCH</w:t>
      </w:r>
      <w:r w:rsidR="00271CE7">
        <w:t>s</w:t>
      </w:r>
      <w:r>
        <w:t xml:space="preserve"> in different carriers at the same time, the UE should apply the spatial relation based on a priority rule based on the PUCCH content. The priority order of the PUCCH content is (from higher to lower priority): ACK/NAK, RSRP report, CSI report, SR. When the PUCCH report has contents of several types (e.g., ACK/NAK and CSI report), the priority is the maximum of the content priorities.</w:t>
      </w:r>
    </w:p>
    <w:p w14:paraId="5DFAE93F" w14:textId="77777777" w:rsidR="00CE1A3C" w:rsidRDefault="00CE1A3C" w:rsidP="00CE1A3C">
      <w:pPr>
        <w:pStyle w:val="Proposal"/>
      </w:pPr>
      <w:bookmarkStart w:id="77" w:name="_Toc510782164"/>
      <w:bookmarkStart w:id="78" w:name="_Toc510783473"/>
      <w:bookmarkStart w:id="79" w:name="_Toc510783526"/>
      <w:bookmarkStart w:id="80" w:name="_Toc510816013"/>
      <w:bookmarkStart w:id="81" w:name="_Toc510816144"/>
      <w:bookmarkStart w:id="82" w:name="_Toc513549329"/>
      <w:bookmarkStart w:id="83" w:name="_Toc513626417"/>
      <w:r>
        <w:t>If the spatial relations for multiple simultaneously transmitted PUCCHs, the UE should apply the spatial relation for the PUCCH with the highest content priority, where the content priority order is (from higher to lower): ACK/NAK, RSRP report, CSI report, SR.</w:t>
      </w:r>
      <w:bookmarkEnd w:id="77"/>
      <w:bookmarkEnd w:id="78"/>
      <w:bookmarkEnd w:id="79"/>
      <w:bookmarkEnd w:id="80"/>
      <w:bookmarkEnd w:id="81"/>
      <w:bookmarkEnd w:id="82"/>
      <w:bookmarkEnd w:id="83"/>
    </w:p>
    <w:p w14:paraId="5AC98C95" w14:textId="283CCF6C" w:rsidR="00CD5F9A" w:rsidRPr="00CD5F9A" w:rsidRDefault="00CD5F9A" w:rsidP="00CD5F9A">
      <w:pPr>
        <w:pStyle w:val="Heading3"/>
      </w:pPr>
      <w:r w:rsidRPr="00CD5F9A">
        <w:t>2.2.2</w:t>
      </w:r>
      <w:r w:rsidRPr="00CD5F9A">
        <w:tab/>
        <w:t>SRS + SRS</w:t>
      </w:r>
    </w:p>
    <w:p w14:paraId="01232638" w14:textId="77777777" w:rsidR="00CD5F9A" w:rsidRDefault="00CD5F9A" w:rsidP="00CD5F9A">
      <w:pPr>
        <w:pStyle w:val="BodyText"/>
      </w:pPr>
      <w:r>
        <w:t>The NW schedules SRS to perform measurements, which are subsequently used for, e.g., scheduling decisions. The SRS differ in their scheduling mechanism: aperiodic, semi-persistent or periodic. The more dynamic the scheduling mechanism, the more resource consuming for the NW, and hence, the more important the SRS. So, for this case, we propose that the UE uses the spatial relation of the most dynamically scheduled SRS:</w:t>
      </w:r>
    </w:p>
    <w:p w14:paraId="3C7DF003" w14:textId="77777777" w:rsidR="00CD5F9A" w:rsidRDefault="00CD5F9A" w:rsidP="00CD5F9A">
      <w:pPr>
        <w:pStyle w:val="Proposal"/>
      </w:pPr>
      <w:bookmarkStart w:id="84" w:name="_Ref510781709"/>
      <w:bookmarkStart w:id="85" w:name="_Toc510782167"/>
      <w:bookmarkStart w:id="86" w:name="_Toc510783476"/>
      <w:bookmarkStart w:id="87" w:name="_Toc510783529"/>
      <w:bookmarkStart w:id="88" w:name="_Toc510816016"/>
      <w:bookmarkStart w:id="89" w:name="_Toc510816147"/>
      <w:bookmarkStart w:id="90" w:name="_Toc513549330"/>
      <w:bookmarkStart w:id="91" w:name="_Toc513626418"/>
      <w:r>
        <w:t>If the spatial relations for multiple simultaneously transmitted SRS differ, the UE should use the spatial relation of the most dynamically scheduled SRS.</w:t>
      </w:r>
      <w:bookmarkEnd w:id="84"/>
      <w:bookmarkEnd w:id="85"/>
      <w:bookmarkEnd w:id="86"/>
      <w:bookmarkEnd w:id="87"/>
      <w:bookmarkEnd w:id="88"/>
      <w:bookmarkEnd w:id="89"/>
      <w:bookmarkEnd w:id="90"/>
      <w:bookmarkEnd w:id="91"/>
    </w:p>
    <w:p w14:paraId="3CE53C53" w14:textId="1CF750CC" w:rsidR="00CD5F9A" w:rsidRPr="00CE1A3C" w:rsidRDefault="00CD5F9A" w:rsidP="00CD5F9A">
      <w:pPr>
        <w:pStyle w:val="BodyText"/>
      </w:pPr>
      <w:r>
        <w:fldChar w:fldCharType="begin"/>
      </w:r>
      <w:r>
        <w:instrText xml:space="preserve"> REF _Ref510781709 \r \h </w:instrText>
      </w:r>
      <w:r>
        <w:fldChar w:fldCharType="separate"/>
      </w:r>
      <w:r w:rsidR="00152A7B">
        <w:t>Proposal 10</w:t>
      </w:r>
      <w:r>
        <w:fldChar w:fldCharType="end"/>
      </w:r>
      <w:r>
        <w:t xml:space="preserve"> means that an aperiodic SRS is prioritized over a semi-persistent SRS, which in turn is prioritized over a periodic SRS transmission.</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AC8EAB" w14:textId="77777777" w:rsidR="000463B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3626383" w:history="1">
        <w:r w:rsidR="000463B0" w:rsidRPr="003E38B4">
          <w:rPr>
            <w:rStyle w:val="Hyperlink"/>
            <w:noProof/>
          </w:rPr>
          <w:t>Observation 1</w:t>
        </w:r>
        <w:r w:rsidR="000463B0">
          <w:rPr>
            <w:rFonts w:asciiTheme="minorHAnsi" w:eastAsiaTheme="minorEastAsia" w:hAnsiTheme="minorHAnsi" w:cstheme="minorBidi"/>
            <w:b w:val="0"/>
            <w:noProof/>
            <w:sz w:val="22"/>
            <w:szCs w:val="22"/>
            <w:lang w:val="sv-SE" w:eastAsia="sv-SE"/>
          </w:rPr>
          <w:tab/>
        </w:r>
        <w:r w:rsidR="000463B0" w:rsidRPr="003E38B4">
          <w:rPr>
            <w:rStyle w:val="Hyperlink"/>
            <w:noProof/>
          </w:rPr>
          <w:t>One Rx beam is often used for different Tx beams, i.e., for different QCL indications.</w:t>
        </w:r>
      </w:hyperlink>
    </w:p>
    <w:p w14:paraId="6F3FBB3A" w14:textId="10F860F7"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C48DAEB" w14:textId="77777777" w:rsidR="000463B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13626409" w:history="1">
        <w:r w:rsidR="000463B0" w:rsidRPr="00D17AD0">
          <w:rPr>
            <w:rStyle w:val="Hyperlink"/>
            <w:noProof/>
          </w:rPr>
          <w:t>Proposal 1</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The UE is expected to receive PDSCH on SSB locations outside the SMTC window.</w:t>
        </w:r>
      </w:hyperlink>
    </w:p>
    <w:p w14:paraId="320331FA" w14:textId="77777777" w:rsidR="000463B0" w:rsidRDefault="00A141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410" w:history="1">
        <w:r w:rsidR="000463B0" w:rsidRPr="00D17AD0">
          <w:rPr>
            <w:rStyle w:val="Hyperlink"/>
            <w:noProof/>
          </w:rPr>
          <w:t>Proposal 2</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Introduce a UE capability that describes that the UE can perform measurements on SSB and receive PDCCH/PDSCH transmitted in the same OFDM symbol</w:t>
        </w:r>
      </w:hyperlink>
    </w:p>
    <w:p w14:paraId="3FA11E09" w14:textId="77777777" w:rsidR="000463B0" w:rsidRDefault="00A141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411" w:history="1">
        <w:r w:rsidR="000463B0" w:rsidRPr="00D17AD0">
          <w:rPr>
            <w:rStyle w:val="Hyperlink"/>
            <w:noProof/>
          </w:rPr>
          <w:t>Proposal 3</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The UE is expected to receive PDCCH on SSB locations outside the SMTC window.</w:t>
        </w:r>
      </w:hyperlink>
    </w:p>
    <w:p w14:paraId="230A0D6C" w14:textId="77777777" w:rsidR="000463B0" w:rsidRDefault="00A141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412" w:history="1">
        <w:r w:rsidR="000463B0" w:rsidRPr="00D17AD0">
          <w:rPr>
            <w:rStyle w:val="Hyperlink"/>
            <w:noProof/>
          </w:rPr>
          <w:t>Proposal 4</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If the QCL Type D assumptions for a CSI-RS measurement and PDSCH differ, the UE shall use the QCL assumption for CSI-RS also when demodulating PDSCH.</w:t>
        </w:r>
      </w:hyperlink>
    </w:p>
    <w:p w14:paraId="53B1AD05" w14:textId="77777777" w:rsidR="000463B0" w:rsidRDefault="00A141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413" w:history="1">
        <w:r w:rsidR="000463B0" w:rsidRPr="00D17AD0">
          <w:rPr>
            <w:rStyle w:val="Hyperlink"/>
            <w:noProof/>
          </w:rPr>
          <w:t>Proposal 5</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The UE may receive PDSCH at the same time as it receives a CSI-RS for tracking, and the Rx beam selection is up to the UE.</w:t>
        </w:r>
      </w:hyperlink>
    </w:p>
    <w:p w14:paraId="624768EA" w14:textId="77777777" w:rsidR="000463B0" w:rsidRDefault="00A141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414" w:history="1">
        <w:r w:rsidR="000463B0" w:rsidRPr="00D17AD0">
          <w:rPr>
            <w:rStyle w:val="Hyperlink"/>
            <w:noProof/>
          </w:rPr>
          <w:t>Proposal 6</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The UE may receive PDSCH at the same time as it receives a CSI-RS resource set with repetition ‘ON’, and the Rx beam selection is up to the UE.</w:t>
        </w:r>
      </w:hyperlink>
    </w:p>
    <w:p w14:paraId="6890B983" w14:textId="77777777" w:rsidR="000463B0" w:rsidRDefault="00A141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415" w:history="1">
        <w:r w:rsidR="000463B0" w:rsidRPr="00D17AD0">
          <w:rPr>
            <w:rStyle w:val="Hyperlink"/>
            <w:noProof/>
          </w:rPr>
          <w:t>Proposal 7</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If the monitoring occasions for a search space coincide with a scheduled PDSCH, the UE should apply the QCL Type D assumptions for the associated CORESET for that search space.</w:t>
        </w:r>
      </w:hyperlink>
    </w:p>
    <w:p w14:paraId="1329D4FF" w14:textId="77777777" w:rsidR="000463B0" w:rsidRDefault="00A141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416" w:history="1">
        <w:r w:rsidR="000463B0" w:rsidRPr="00D17AD0">
          <w:rPr>
            <w:rStyle w:val="Hyperlink"/>
            <w:noProof/>
          </w:rPr>
          <w:t>Proposal 8</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If the monitoring occasions for two search spaces coincide, the UE may apply the QCL assumptions for the CORESET associated with a UE-specific search space.</w:t>
        </w:r>
      </w:hyperlink>
    </w:p>
    <w:p w14:paraId="46DCFE86" w14:textId="77777777" w:rsidR="000463B0" w:rsidRDefault="00A141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417" w:history="1">
        <w:r w:rsidR="000463B0" w:rsidRPr="00D17AD0">
          <w:rPr>
            <w:rStyle w:val="Hyperlink"/>
            <w:noProof/>
          </w:rPr>
          <w:t>Proposal 9</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If the spatial relations for multiple simultaneously transmitted PUCCHs, the UE should apply the spatial relation for the PUCCH with the highest content priority, where the content priority order is (from higher to lower): ACK/NAK, RSRP report, CSI report, SR.</w:t>
        </w:r>
      </w:hyperlink>
    </w:p>
    <w:p w14:paraId="271D23E3" w14:textId="77777777" w:rsidR="000463B0" w:rsidRDefault="00A141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26418" w:history="1">
        <w:r w:rsidR="000463B0" w:rsidRPr="00D17AD0">
          <w:rPr>
            <w:rStyle w:val="Hyperlink"/>
            <w:noProof/>
          </w:rPr>
          <w:t>Proposal 10</w:t>
        </w:r>
        <w:r w:rsidR="000463B0">
          <w:rPr>
            <w:rFonts w:asciiTheme="minorHAnsi" w:eastAsiaTheme="minorEastAsia" w:hAnsiTheme="minorHAnsi" w:cstheme="minorBidi"/>
            <w:b w:val="0"/>
            <w:noProof/>
            <w:sz w:val="22"/>
            <w:szCs w:val="22"/>
            <w:lang w:val="sv-SE" w:eastAsia="sv-SE"/>
          </w:rPr>
          <w:tab/>
        </w:r>
        <w:r w:rsidR="000463B0" w:rsidRPr="00D17AD0">
          <w:rPr>
            <w:rStyle w:val="Hyperlink"/>
            <w:noProof/>
          </w:rPr>
          <w:t>If the spatial relations for multiple simultaneously transmitted SRS differ, the UE should use the spatial relation of the most dynamically scheduled SRS.</w:t>
        </w:r>
      </w:hyperlink>
    </w:p>
    <w:p w14:paraId="3D2C92AC" w14:textId="7CA68BA9" w:rsidR="00C01F33" w:rsidRPr="000F723E" w:rsidRDefault="006E1C82" w:rsidP="000F723E">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92" w:name="_In-sequence_SDU_delivery"/>
      <w:bookmarkEnd w:id="92"/>
      <w:r w:rsidRPr="00CE0424">
        <w:t>References</w:t>
      </w:r>
    </w:p>
    <w:p w14:paraId="0034D3CC" w14:textId="0F9F3947" w:rsidR="003A7EF3" w:rsidRPr="00CE0424" w:rsidRDefault="00A34C8F" w:rsidP="00CE0424">
      <w:pPr>
        <w:pStyle w:val="Reference"/>
      </w:pPr>
      <w:bookmarkStart w:id="93" w:name="_Ref174151459"/>
      <w:bookmarkStart w:id="94" w:name="_Ref189809556"/>
      <w:bookmarkStart w:id="95" w:name="_Ref513535138"/>
      <w:r>
        <w:t>R1-1804977,</w:t>
      </w:r>
      <w:r w:rsidRPr="00A34C8F">
        <w:t xml:space="preserve"> On simultaneous reception of physical and reference signals across CCs</w:t>
      </w:r>
      <w:r>
        <w:t>, Ericsson, RAN1 #92bis, Sanya, April 2018</w:t>
      </w:r>
      <w:bookmarkEnd w:id="93"/>
      <w:bookmarkEnd w:id="94"/>
      <w:bookmarkEnd w:id="95"/>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33544" w14:textId="77777777" w:rsidR="00A141AC" w:rsidRDefault="00A141AC">
      <w:r>
        <w:separator/>
      </w:r>
    </w:p>
  </w:endnote>
  <w:endnote w:type="continuationSeparator" w:id="0">
    <w:p w14:paraId="7018FF16" w14:textId="77777777" w:rsidR="00A141AC" w:rsidRDefault="00A1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96CF318" w:rsidR="005E38CE" w:rsidRDefault="005E38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4EA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4EA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A41C7" w14:textId="77777777" w:rsidR="00A141AC" w:rsidRDefault="00A141AC">
      <w:r>
        <w:separator/>
      </w:r>
    </w:p>
  </w:footnote>
  <w:footnote w:type="continuationSeparator" w:id="0">
    <w:p w14:paraId="749B84B1" w14:textId="77777777" w:rsidR="00A141AC" w:rsidRDefault="00A14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E38CE" w:rsidRDefault="005E38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C6F75"/>
    <w:multiLevelType w:val="hybridMultilevel"/>
    <w:tmpl w:val="6E5E7B3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4A55CE"/>
    <w:multiLevelType w:val="hybridMultilevel"/>
    <w:tmpl w:val="137E06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4"/>
  </w:num>
  <w:num w:numId="21">
    <w:abstractNumId w:val="12"/>
  </w:num>
  <w:num w:numId="22">
    <w:abstractNumId w:val="23"/>
  </w:num>
  <w:num w:numId="23">
    <w:abstractNumId w:val="22"/>
  </w:num>
  <w:num w:numId="24">
    <w:abstractNumId w:val="4"/>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376F7"/>
    <w:rsid w:val="000422E2"/>
    <w:rsid w:val="00042F22"/>
    <w:rsid w:val="000444EF"/>
    <w:rsid w:val="000463B0"/>
    <w:rsid w:val="000503AC"/>
    <w:rsid w:val="00052A07"/>
    <w:rsid w:val="000534E3"/>
    <w:rsid w:val="0005606A"/>
    <w:rsid w:val="00057117"/>
    <w:rsid w:val="000616E7"/>
    <w:rsid w:val="0006487E"/>
    <w:rsid w:val="00065E1A"/>
    <w:rsid w:val="00077E3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1ED0"/>
    <w:rsid w:val="000E4EA7"/>
    <w:rsid w:val="000F06D6"/>
    <w:rsid w:val="000F0EB1"/>
    <w:rsid w:val="000F1106"/>
    <w:rsid w:val="000F3BE9"/>
    <w:rsid w:val="000F3F6C"/>
    <w:rsid w:val="000F6DF3"/>
    <w:rsid w:val="000F723E"/>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95"/>
    <w:rsid w:val="00151E23"/>
    <w:rsid w:val="001526E0"/>
    <w:rsid w:val="00152A7B"/>
    <w:rsid w:val="001551B5"/>
    <w:rsid w:val="001659C1"/>
    <w:rsid w:val="00173A8E"/>
    <w:rsid w:val="0017502C"/>
    <w:rsid w:val="0018143F"/>
    <w:rsid w:val="00181FF8"/>
    <w:rsid w:val="00190AC1"/>
    <w:rsid w:val="00190D00"/>
    <w:rsid w:val="0019341A"/>
    <w:rsid w:val="00197DF9"/>
    <w:rsid w:val="001A1987"/>
    <w:rsid w:val="001A2564"/>
    <w:rsid w:val="001A6173"/>
    <w:rsid w:val="001A6CBA"/>
    <w:rsid w:val="001B0599"/>
    <w:rsid w:val="001B0D97"/>
    <w:rsid w:val="001B3151"/>
    <w:rsid w:val="001B3E1C"/>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724"/>
    <w:rsid w:val="002133F0"/>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67D55"/>
    <w:rsid w:val="0027144F"/>
    <w:rsid w:val="00271813"/>
    <w:rsid w:val="00271CE7"/>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5A8A"/>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3AD7"/>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346"/>
    <w:rsid w:val="004A6D2F"/>
    <w:rsid w:val="004B6F6A"/>
    <w:rsid w:val="004B7C0C"/>
    <w:rsid w:val="004C3898"/>
    <w:rsid w:val="004C3DC3"/>
    <w:rsid w:val="004D36B1"/>
    <w:rsid w:val="004D5EDA"/>
    <w:rsid w:val="004D7EBD"/>
    <w:rsid w:val="004E2680"/>
    <w:rsid w:val="004E28F9"/>
    <w:rsid w:val="004E462E"/>
    <w:rsid w:val="004E56DC"/>
    <w:rsid w:val="004E76F4"/>
    <w:rsid w:val="004F0B4E"/>
    <w:rsid w:val="004F0B6C"/>
    <w:rsid w:val="004F2078"/>
    <w:rsid w:val="004F4DA3"/>
    <w:rsid w:val="00500D45"/>
    <w:rsid w:val="00506557"/>
    <w:rsid w:val="0050677A"/>
    <w:rsid w:val="005108D8"/>
    <w:rsid w:val="005116F9"/>
    <w:rsid w:val="005153A7"/>
    <w:rsid w:val="005219CF"/>
    <w:rsid w:val="00530790"/>
    <w:rsid w:val="00534B59"/>
    <w:rsid w:val="00536759"/>
    <w:rsid w:val="00537C62"/>
    <w:rsid w:val="00546970"/>
    <w:rsid w:val="00554E19"/>
    <w:rsid w:val="0056121F"/>
    <w:rsid w:val="005627E3"/>
    <w:rsid w:val="00570403"/>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38CE"/>
    <w:rsid w:val="005E4B45"/>
    <w:rsid w:val="005E5B81"/>
    <w:rsid w:val="005F2CB1"/>
    <w:rsid w:val="005F3025"/>
    <w:rsid w:val="005F618C"/>
    <w:rsid w:val="005F70BD"/>
    <w:rsid w:val="0060283C"/>
    <w:rsid w:val="00604012"/>
    <w:rsid w:val="00604F14"/>
    <w:rsid w:val="00611B83"/>
    <w:rsid w:val="00613257"/>
    <w:rsid w:val="00620A71"/>
    <w:rsid w:val="00620D80"/>
    <w:rsid w:val="006234A6"/>
    <w:rsid w:val="00630001"/>
    <w:rsid w:val="006311B3"/>
    <w:rsid w:val="0063284C"/>
    <w:rsid w:val="0063340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A1F"/>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F2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0252"/>
    <w:rsid w:val="008235DB"/>
    <w:rsid w:val="00823DDC"/>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0BD"/>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318"/>
    <w:rsid w:val="008F1C4E"/>
    <w:rsid w:val="008F1EAB"/>
    <w:rsid w:val="008F33DC"/>
    <w:rsid w:val="008F477F"/>
    <w:rsid w:val="00902350"/>
    <w:rsid w:val="0090336B"/>
    <w:rsid w:val="009053AA"/>
    <w:rsid w:val="00906939"/>
    <w:rsid w:val="00910B7D"/>
    <w:rsid w:val="00911DFB"/>
    <w:rsid w:val="0091369A"/>
    <w:rsid w:val="009139D9"/>
    <w:rsid w:val="00914AD8"/>
    <w:rsid w:val="00916079"/>
    <w:rsid w:val="00917CE9"/>
    <w:rsid w:val="00920BF2"/>
    <w:rsid w:val="00922010"/>
    <w:rsid w:val="00931BD9"/>
    <w:rsid w:val="009368F3"/>
    <w:rsid w:val="00941636"/>
    <w:rsid w:val="00943742"/>
    <w:rsid w:val="0094414E"/>
    <w:rsid w:val="00945C05"/>
    <w:rsid w:val="00946945"/>
    <w:rsid w:val="00947713"/>
    <w:rsid w:val="00950DE7"/>
    <w:rsid w:val="00953920"/>
    <w:rsid w:val="00953D47"/>
    <w:rsid w:val="0095681E"/>
    <w:rsid w:val="009572D4"/>
    <w:rsid w:val="00961921"/>
    <w:rsid w:val="0096430A"/>
    <w:rsid w:val="0096554B"/>
    <w:rsid w:val="0096584A"/>
    <w:rsid w:val="00971F08"/>
    <w:rsid w:val="00973D53"/>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41AC"/>
    <w:rsid w:val="00A17F63"/>
    <w:rsid w:val="00A2193B"/>
    <w:rsid w:val="00A2351A"/>
    <w:rsid w:val="00A264A9"/>
    <w:rsid w:val="00A26DCF"/>
    <w:rsid w:val="00A27785"/>
    <w:rsid w:val="00A30187"/>
    <w:rsid w:val="00A3448A"/>
    <w:rsid w:val="00A34C8F"/>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4F1"/>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F6C"/>
    <w:rsid w:val="00B372AA"/>
    <w:rsid w:val="00B40445"/>
    <w:rsid w:val="00B409E0"/>
    <w:rsid w:val="00B41888"/>
    <w:rsid w:val="00B45A52"/>
    <w:rsid w:val="00B46175"/>
    <w:rsid w:val="00B548B7"/>
    <w:rsid w:val="00B575E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97D"/>
    <w:rsid w:val="00BF3279"/>
    <w:rsid w:val="00BF5331"/>
    <w:rsid w:val="00BF74C7"/>
    <w:rsid w:val="00C015F1"/>
    <w:rsid w:val="00C01F33"/>
    <w:rsid w:val="00C02CC6"/>
    <w:rsid w:val="00C040F7"/>
    <w:rsid w:val="00C044AB"/>
    <w:rsid w:val="00C05706"/>
    <w:rsid w:val="00C07377"/>
    <w:rsid w:val="00C10478"/>
    <w:rsid w:val="00C12107"/>
    <w:rsid w:val="00C14D4B"/>
    <w:rsid w:val="00C154BB"/>
    <w:rsid w:val="00C173B5"/>
    <w:rsid w:val="00C279B5"/>
    <w:rsid w:val="00C27C45"/>
    <w:rsid w:val="00C3719D"/>
    <w:rsid w:val="00C37CB2"/>
    <w:rsid w:val="00C473A5"/>
    <w:rsid w:val="00C47680"/>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3F8C"/>
    <w:rsid w:val="00C944AB"/>
    <w:rsid w:val="00C95B40"/>
    <w:rsid w:val="00CA1ED8"/>
    <w:rsid w:val="00CB1F63"/>
    <w:rsid w:val="00CB7170"/>
    <w:rsid w:val="00CC040E"/>
    <w:rsid w:val="00CC111F"/>
    <w:rsid w:val="00CC2011"/>
    <w:rsid w:val="00CC3EA0"/>
    <w:rsid w:val="00CC7B45"/>
    <w:rsid w:val="00CD1188"/>
    <w:rsid w:val="00CD2A41"/>
    <w:rsid w:val="00CD2ED1"/>
    <w:rsid w:val="00CD337B"/>
    <w:rsid w:val="00CD5F9A"/>
    <w:rsid w:val="00CE0424"/>
    <w:rsid w:val="00CE0BF7"/>
    <w:rsid w:val="00CE1A3C"/>
    <w:rsid w:val="00CE3487"/>
    <w:rsid w:val="00CE7561"/>
    <w:rsid w:val="00CF1354"/>
    <w:rsid w:val="00CF16CE"/>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F7A"/>
    <w:rsid w:val="00D77B1D"/>
    <w:rsid w:val="00D8021F"/>
    <w:rsid w:val="00D80383"/>
    <w:rsid w:val="00D823C6"/>
    <w:rsid w:val="00D8327F"/>
    <w:rsid w:val="00D86CA3"/>
    <w:rsid w:val="00D871CE"/>
    <w:rsid w:val="00D87AA3"/>
    <w:rsid w:val="00D9196D"/>
    <w:rsid w:val="00D92982"/>
    <w:rsid w:val="00DA305E"/>
    <w:rsid w:val="00DA5417"/>
    <w:rsid w:val="00DA56E8"/>
    <w:rsid w:val="00DB0A9F"/>
    <w:rsid w:val="00DB377D"/>
    <w:rsid w:val="00DC2D36"/>
    <w:rsid w:val="00DC53EF"/>
    <w:rsid w:val="00DE2C3F"/>
    <w:rsid w:val="00DE5608"/>
    <w:rsid w:val="00DE58D0"/>
    <w:rsid w:val="00DE654F"/>
    <w:rsid w:val="00DF0B6E"/>
    <w:rsid w:val="00DF15E0"/>
    <w:rsid w:val="00DF37A0"/>
    <w:rsid w:val="00E076AE"/>
    <w:rsid w:val="00E110E7"/>
    <w:rsid w:val="00E11B20"/>
    <w:rsid w:val="00E17FA2"/>
    <w:rsid w:val="00E22330"/>
    <w:rsid w:val="00E2599D"/>
    <w:rsid w:val="00E30B5A"/>
    <w:rsid w:val="00E3123D"/>
    <w:rsid w:val="00E31461"/>
    <w:rsid w:val="00E31D43"/>
    <w:rsid w:val="00E32608"/>
    <w:rsid w:val="00E34188"/>
    <w:rsid w:val="00E34B6E"/>
    <w:rsid w:val="00E35559"/>
    <w:rsid w:val="00E3723A"/>
    <w:rsid w:val="00E37860"/>
    <w:rsid w:val="00E446F1"/>
    <w:rsid w:val="00E46886"/>
    <w:rsid w:val="00E47AEF"/>
    <w:rsid w:val="00E50749"/>
    <w:rsid w:val="00E53B75"/>
    <w:rsid w:val="00E54E3B"/>
    <w:rsid w:val="00E57565"/>
    <w:rsid w:val="00E63838"/>
    <w:rsid w:val="00E64434"/>
    <w:rsid w:val="00E67C51"/>
    <w:rsid w:val="00E72EFC"/>
    <w:rsid w:val="00E758EC"/>
    <w:rsid w:val="00E816A3"/>
    <w:rsid w:val="00E8234C"/>
    <w:rsid w:val="00E83AA9"/>
    <w:rsid w:val="00E85928"/>
    <w:rsid w:val="00E87822"/>
    <w:rsid w:val="00E90395"/>
    <w:rsid w:val="00E90E49"/>
    <w:rsid w:val="00E917F9"/>
    <w:rsid w:val="00E9291C"/>
    <w:rsid w:val="00E93FFE"/>
    <w:rsid w:val="00E94F8A"/>
    <w:rsid w:val="00E96D1E"/>
    <w:rsid w:val="00EA58C0"/>
    <w:rsid w:val="00EA7A41"/>
    <w:rsid w:val="00EB077B"/>
    <w:rsid w:val="00EB48EF"/>
    <w:rsid w:val="00EB4EA2"/>
    <w:rsid w:val="00EC24D5"/>
    <w:rsid w:val="00EC27C6"/>
    <w:rsid w:val="00EC4207"/>
    <w:rsid w:val="00EC5653"/>
    <w:rsid w:val="00EC6A20"/>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E71"/>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862"/>
    <w:rsid w:val="00FA2BB3"/>
    <w:rsid w:val="00FA4A10"/>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9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172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11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11724"/>
    <w:pPr>
      <w:pBdr>
        <w:top w:val="none" w:sz="0" w:space="0" w:color="auto"/>
      </w:pBdr>
      <w:spacing w:before="180"/>
      <w:outlineLvl w:val="1"/>
    </w:pPr>
    <w:rPr>
      <w:sz w:val="32"/>
    </w:rPr>
  </w:style>
  <w:style w:type="paragraph" w:styleId="Heading3">
    <w:name w:val="heading 3"/>
    <w:basedOn w:val="Heading2"/>
    <w:next w:val="Normal"/>
    <w:link w:val="Heading3Char"/>
    <w:qFormat/>
    <w:rsid w:val="00211724"/>
    <w:pPr>
      <w:spacing w:before="120"/>
      <w:outlineLvl w:val="2"/>
    </w:pPr>
    <w:rPr>
      <w:sz w:val="28"/>
    </w:rPr>
  </w:style>
  <w:style w:type="paragraph" w:styleId="Heading4">
    <w:name w:val="heading 4"/>
    <w:basedOn w:val="Heading3"/>
    <w:next w:val="Normal"/>
    <w:link w:val="Heading4Char"/>
    <w:qFormat/>
    <w:rsid w:val="00211724"/>
    <w:pPr>
      <w:ind w:left="1418" w:hanging="1418"/>
      <w:outlineLvl w:val="3"/>
    </w:pPr>
    <w:rPr>
      <w:sz w:val="24"/>
    </w:rPr>
  </w:style>
  <w:style w:type="paragraph" w:styleId="Heading5">
    <w:name w:val="heading 5"/>
    <w:basedOn w:val="Heading4"/>
    <w:next w:val="Normal"/>
    <w:link w:val="Heading5Char"/>
    <w:qFormat/>
    <w:rsid w:val="00211724"/>
    <w:pPr>
      <w:ind w:left="1701" w:hanging="1701"/>
      <w:outlineLvl w:val="4"/>
    </w:pPr>
    <w:rPr>
      <w:sz w:val="22"/>
    </w:rPr>
  </w:style>
  <w:style w:type="paragraph" w:styleId="Heading6">
    <w:name w:val="heading 6"/>
    <w:basedOn w:val="H6"/>
    <w:next w:val="Normal"/>
    <w:link w:val="Heading6Char"/>
    <w:qFormat/>
    <w:rsid w:val="00211724"/>
    <w:pPr>
      <w:outlineLvl w:val="5"/>
    </w:pPr>
  </w:style>
  <w:style w:type="paragraph" w:styleId="Heading7">
    <w:name w:val="heading 7"/>
    <w:basedOn w:val="H6"/>
    <w:next w:val="Normal"/>
    <w:link w:val="Heading7Char"/>
    <w:qFormat/>
    <w:rsid w:val="00211724"/>
    <w:pPr>
      <w:outlineLvl w:val="6"/>
    </w:pPr>
  </w:style>
  <w:style w:type="paragraph" w:styleId="Heading8">
    <w:name w:val="heading 8"/>
    <w:basedOn w:val="Heading1"/>
    <w:next w:val="Normal"/>
    <w:link w:val="Heading8Char"/>
    <w:qFormat/>
    <w:rsid w:val="00211724"/>
    <w:pPr>
      <w:ind w:left="0" w:firstLine="0"/>
      <w:outlineLvl w:val="7"/>
    </w:pPr>
  </w:style>
  <w:style w:type="paragraph" w:styleId="Heading9">
    <w:name w:val="heading 9"/>
    <w:basedOn w:val="Heading8"/>
    <w:next w:val="Normal"/>
    <w:link w:val="Heading9Char"/>
    <w:qFormat/>
    <w:rsid w:val="00211724"/>
    <w:pPr>
      <w:outlineLvl w:val="8"/>
    </w:pPr>
  </w:style>
  <w:style w:type="character" w:default="1" w:styleId="DefaultParagraphFont">
    <w:name w:val="Default Paragraph Font"/>
    <w:uiPriority w:val="1"/>
    <w:semiHidden/>
    <w:unhideWhenUsed/>
    <w:rsid w:val="002117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1724"/>
  </w:style>
  <w:style w:type="paragraph" w:styleId="TOC8">
    <w:name w:val="toc 8"/>
    <w:basedOn w:val="TOC1"/>
    <w:uiPriority w:val="39"/>
    <w:rsid w:val="00211724"/>
    <w:pPr>
      <w:spacing w:before="180"/>
      <w:ind w:left="2693" w:hanging="2693"/>
    </w:pPr>
    <w:rPr>
      <w:b/>
    </w:rPr>
  </w:style>
  <w:style w:type="paragraph" w:styleId="TOC1">
    <w:name w:val="toc 1"/>
    <w:uiPriority w:val="39"/>
    <w:rsid w:val="002117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11724"/>
    <w:pPr>
      <w:keepNext/>
      <w:keepLines/>
      <w:spacing w:before="180"/>
      <w:jc w:val="center"/>
    </w:pPr>
  </w:style>
  <w:style w:type="paragraph" w:styleId="Caption">
    <w:name w:val="caption"/>
    <w:basedOn w:val="Normal"/>
    <w:next w:val="Normal"/>
    <w:qFormat/>
    <w:rsid w:val="00211724"/>
    <w:pPr>
      <w:spacing w:before="120" w:after="120"/>
    </w:pPr>
    <w:rPr>
      <w:b/>
      <w:lang w:eastAsia="en-GB"/>
    </w:rPr>
  </w:style>
  <w:style w:type="paragraph" w:styleId="TOC5">
    <w:name w:val="toc 5"/>
    <w:basedOn w:val="TOC4"/>
    <w:uiPriority w:val="39"/>
    <w:rsid w:val="00211724"/>
    <w:pPr>
      <w:ind w:left="1701" w:hanging="1701"/>
    </w:pPr>
  </w:style>
  <w:style w:type="paragraph" w:styleId="TOC4">
    <w:name w:val="toc 4"/>
    <w:basedOn w:val="TOC3"/>
    <w:uiPriority w:val="39"/>
    <w:rsid w:val="00211724"/>
    <w:pPr>
      <w:ind w:left="1418" w:hanging="1418"/>
    </w:pPr>
  </w:style>
  <w:style w:type="paragraph" w:styleId="TOC3">
    <w:name w:val="toc 3"/>
    <w:basedOn w:val="TOC2"/>
    <w:uiPriority w:val="39"/>
    <w:rsid w:val="00211724"/>
    <w:pPr>
      <w:ind w:left="1134" w:hanging="1134"/>
    </w:pPr>
  </w:style>
  <w:style w:type="paragraph" w:styleId="TOC2">
    <w:name w:val="toc 2"/>
    <w:basedOn w:val="TOC1"/>
    <w:uiPriority w:val="39"/>
    <w:rsid w:val="00211724"/>
    <w:pPr>
      <w:keepNext w:val="0"/>
      <w:spacing w:before="0"/>
      <w:ind w:left="851" w:hanging="851"/>
    </w:pPr>
    <w:rPr>
      <w:sz w:val="20"/>
    </w:rPr>
  </w:style>
  <w:style w:type="paragraph" w:styleId="Index2">
    <w:name w:val="index 2"/>
    <w:basedOn w:val="Index1"/>
    <w:rsid w:val="00211724"/>
    <w:pPr>
      <w:ind w:left="284"/>
    </w:pPr>
  </w:style>
  <w:style w:type="paragraph" w:styleId="Index1">
    <w:name w:val="index 1"/>
    <w:basedOn w:val="Normal"/>
    <w:rsid w:val="00211724"/>
    <w:pPr>
      <w:keepLines/>
      <w:spacing w:after="0"/>
    </w:pPr>
  </w:style>
  <w:style w:type="paragraph" w:styleId="DocumentMap">
    <w:name w:val="Document Map"/>
    <w:basedOn w:val="Normal"/>
    <w:link w:val="DocumentMapChar"/>
    <w:rsid w:val="00211724"/>
    <w:pPr>
      <w:shd w:val="clear" w:color="auto" w:fill="000080"/>
    </w:pPr>
    <w:rPr>
      <w:rFonts w:ascii="Tahoma" w:hAnsi="Tahoma" w:cs="Tahoma"/>
    </w:rPr>
  </w:style>
  <w:style w:type="paragraph" w:styleId="ListNumber2">
    <w:name w:val="List Number 2"/>
    <w:basedOn w:val="ListNumber"/>
    <w:rsid w:val="00211724"/>
    <w:pPr>
      <w:numPr>
        <w:numId w:val="22"/>
      </w:numPr>
    </w:pPr>
  </w:style>
  <w:style w:type="paragraph" w:styleId="ListNumber">
    <w:name w:val="List Number"/>
    <w:basedOn w:val="List"/>
    <w:rsid w:val="00211724"/>
    <w:pPr>
      <w:numPr>
        <w:numId w:val="21"/>
      </w:numPr>
    </w:pPr>
    <w:rPr>
      <w:lang w:eastAsia="ja-JP"/>
    </w:rPr>
  </w:style>
  <w:style w:type="paragraph" w:styleId="List">
    <w:name w:val="List"/>
    <w:basedOn w:val="BodyText"/>
    <w:rsid w:val="00211724"/>
    <w:pPr>
      <w:ind w:left="568" w:hanging="284"/>
    </w:pPr>
  </w:style>
  <w:style w:type="paragraph" w:styleId="Header">
    <w:name w:val="header"/>
    <w:link w:val="HeaderChar"/>
    <w:rsid w:val="0021172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11724"/>
    <w:rPr>
      <w:b/>
      <w:position w:val="6"/>
      <w:sz w:val="16"/>
    </w:rPr>
  </w:style>
  <w:style w:type="paragraph" w:styleId="FootnoteText">
    <w:name w:val="footnote text"/>
    <w:basedOn w:val="Normal"/>
    <w:link w:val="FootnoteTextChar"/>
    <w:rsid w:val="00211724"/>
    <w:pPr>
      <w:keepLines/>
      <w:spacing w:after="0"/>
      <w:ind w:left="454" w:hanging="454"/>
    </w:pPr>
    <w:rPr>
      <w:sz w:val="16"/>
    </w:rPr>
  </w:style>
  <w:style w:type="paragraph" w:customStyle="1" w:styleId="3GPPHeader">
    <w:name w:val="3GPP_Header"/>
    <w:basedOn w:val="BodyText"/>
    <w:rsid w:val="00211724"/>
    <w:pPr>
      <w:tabs>
        <w:tab w:val="left" w:pos="1701"/>
        <w:tab w:val="right" w:pos="9639"/>
      </w:tabs>
      <w:spacing w:after="240"/>
    </w:pPr>
    <w:rPr>
      <w:b/>
      <w:sz w:val="24"/>
    </w:rPr>
  </w:style>
  <w:style w:type="paragraph" w:styleId="TOC9">
    <w:name w:val="toc 9"/>
    <w:basedOn w:val="TOC8"/>
    <w:uiPriority w:val="39"/>
    <w:rsid w:val="00211724"/>
    <w:pPr>
      <w:ind w:left="1418" w:hanging="1418"/>
    </w:pPr>
  </w:style>
  <w:style w:type="paragraph" w:styleId="TOC6">
    <w:name w:val="toc 6"/>
    <w:basedOn w:val="TOC5"/>
    <w:next w:val="Normal"/>
    <w:uiPriority w:val="39"/>
    <w:rsid w:val="00211724"/>
    <w:pPr>
      <w:ind w:left="1985" w:hanging="1985"/>
    </w:pPr>
  </w:style>
  <w:style w:type="paragraph" w:styleId="TOC7">
    <w:name w:val="toc 7"/>
    <w:basedOn w:val="TOC6"/>
    <w:next w:val="Normal"/>
    <w:uiPriority w:val="39"/>
    <w:rsid w:val="00211724"/>
    <w:pPr>
      <w:ind w:left="2268" w:hanging="2268"/>
    </w:pPr>
  </w:style>
  <w:style w:type="paragraph" w:styleId="ListBullet2">
    <w:name w:val="List Bullet 2"/>
    <w:basedOn w:val="ListBullet"/>
    <w:rsid w:val="00211724"/>
    <w:pPr>
      <w:numPr>
        <w:numId w:val="17"/>
      </w:numPr>
    </w:pPr>
  </w:style>
  <w:style w:type="paragraph" w:styleId="ListBullet">
    <w:name w:val="List Bullet"/>
    <w:basedOn w:val="List"/>
    <w:rsid w:val="00211724"/>
    <w:pPr>
      <w:numPr>
        <w:numId w:val="16"/>
      </w:numPr>
    </w:pPr>
    <w:rPr>
      <w:lang w:eastAsia="ja-JP"/>
    </w:rPr>
  </w:style>
  <w:style w:type="paragraph" w:styleId="ListBullet3">
    <w:name w:val="List Bullet 3"/>
    <w:basedOn w:val="ListBullet2"/>
    <w:rsid w:val="00211724"/>
    <w:pPr>
      <w:numPr>
        <w:numId w:val="18"/>
      </w:numPr>
    </w:pPr>
  </w:style>
  <w:style w:type="paragraph" w:customStyle="1" w:styleId="EQ">
    <w:name w:val="EQ"/>
    <w:basedOn w:val="Normal"/>
    <w:next w:val="Normal"/>
    <w:rsid w:val="00211724"/>
    <w:pPr>
      <w:keepLines/>
      <w:tabs>
        <w:tab w:val="center" w:pos="4536"/>
        <w:tab w:val="right" w:pos="9072"/>
      </w:tabs>
    </w:pPr>
    <w:rPr>
      <w:noProof/>
    </w:rPr>
  </w:style>
  <w:style w:type="paragraph" w:styleId="List2">
    <w:name w:val="List 2"/>
    <w:basedOn w:val="List"/>
    <w:rsid w:val="00211724"/>
    <w:pPr>
      <w:ind w:left="851"/>
    </w:pPr>
    <w:rPr>
      <w:lang w:eastAsia="ja-JP"/>
    </w:rPr>
  </w:style>
  <w:style w:type="paragraph" w:styleId="List3">
    <w:name w:val="List 3"/>
    <w:basedOn w:val="List2"/>
    <w:rsid w:val="00211724"/>
    <w:pPr>
      <w:ind w:left="1135"/>
    </w:pPr>
  </w:style>
  <w:style w:type="paragraph" w:styleId="List4">
    <w:name w:val="List 4"/>
    <w:basedOn w:val="List3"/>
    <w:rsid w:val="00211724"/>
    <w:pPr>
      <w:ind w:left="1418"/>
    </w:pPr>
  </w:style>
  <w:style w:type="paragraph" w:styleId="List5">
    <w:name w:val="List 5"/>
    <w:basedOn w:val="List4"/>
    <w:rsid w:val="00211724"/>
    <w:pPr>
      <w:ind w:left="1702"/>
    </w:pPr>
  </w:style>
  <w:style w:type="paragraph" w:customStyle="1" w:styleId="EditorsNote">
    <w:name w:val="Editor's Note"/>
    <w:basedOn w:val="NO"/>
    <w:link w:val="EditorsNoteChar"/>
    <w:rsid w:val="00211724"/>
    <w:rPr>
      <w:color w:val="FF0000"/>
      <w:lang w:val="x-none" w:eastAsia="x-none"/>
    </w:rPr>
  </w:style>
  <w:style w:type="paragraph" w:styleId="ListBullet4">
    <w:name w:val="List Bullet 4"/>
    <w:basedOn w:val="ListBullet3"/>
    <w:rsid w:val="00211724"/>
    <w:pPr>
      <w:numPr>
        <w:numId w:val="19"/>
      </w:numPr>
    </w:pPr>
  </w:style>
  <w:style w:type="paragraph" w:styleId="ListBullet5">
    <w:name w:val="List Bullet 5"/>
    <w:basedOn w:val="ListBullet4"/>
    <w:rsid w:val="00211724"/>
    <w:pPr>
      <w:numPr>
        <w:numId w:val="20"/>
      </w:numPr>
    </w:pPr>
  </w:style>
  <w:style w:type="paragraph" w:styleId="Footer">
    <w:name w:val="footer"/>
    <w:basedOn w:val="Header"/>
    <w:link w:val="FooterChar"/>
    <w:rsid w:val="00211724"/>
    <w:pPr>
      <w:jc w:val="center"/>
    </w:pPr>
    <w:rPr>
      <w:i/>
    </w:rPr>
  </w:style>
  <w:style w:type="paragraph" w:customStyle="1" w:styleId="Reference">
    <w:name w:val="Reference"/>
    <w:basedOn w:val="BodyText"/>
    <w:rsid w:val="00211724"/>
    <w:pPr>
      <w:numPr>
        <w:numId w:val="2"/>
      </w:numPr>
    </w:pPr>
  </w:style>
  <w:style w:type="paragraph" w:styleId="BalloonText">
    <w:name w:val="Balloon Text"/>
    <w:basedOn w:val="Normal"/>
    <w:link w:val="BalloonTextChar"/>
    <w:rsid w:val="00211724"/>
    <w:pPr>
      <w:spacing w:after="0"/>
    </w:pPr>
    <w:rPr>
      <w:rFonts w:ascii="Segoe UI" w:hAnsi="Segoe UI" w:cs="Segoe UI"/>
      <w:sz w:val="18"/>
      <w:szCs w:val="18"/>
    </w:rPr>
  </w:style>
  <w:style w:type="character" w:styleId="PageNumber">
    <w:name w:val="page number"/>
    <w:basedOn w:val="DefaultParagraphFont"/>
    <w:rsid w:val="00211724"/>
  </w:style>
  <w:style w:type="paragraph" w:styleId="BodyText">
    <w:name w:val="Body Text"/>
    <w:basedOn w:val="Normal"/>
    <w:link w:val="BodyTextChar"/>
    <w:rsid w:val="00211724"/>
    <w:pPr>
      <w:spacing w:after="120"/>
      <w:jc w:val="both"/>
    </w:pPr>
    <w:rPr>
      <w:rFonts w:ascii="Arial" w:hAnsi="Arial"/>
      <w:lang w:eastAsia="zh-CN"/>
    </w:rPr>
  </w:style>
  <w:style w:type="character" w:styleId="Hyperlink">
    <w:name w:val="Hyperlink"/>
    <w:uiPriority w:val="99"/>
    <w:rsid w:val="00211724"/>
    <w:rPr>
      <w:color w:val="0000FF"/>
      <w:u w:val="single"/>
    </w:rPr>
  </w:style>
  <w:style w:type="character" w:styleId="FollowedHyperlink">
    <w:name w:val="FollowedHyperlink"/>
    <w:unhideWhenUsed/>
    <w:rsid w:val="00211724"/>
    <w:rPr>
      <w:color w:val="800080"/>
      <w:u w:val="single"/>
    </w:rPr>
  </w:style>
  <w:style w:type="character" w:styleId="CommentReference">
    <w:name w:val="annotation reference"/>
    <w:uiPriority w:val="99"/>
    <w:qFormat/>
    <w:rsid w:val="00211724"/>
    <w:rPr>
      <w:sz w:val="16"/>
      <w:szCs w:val="16"/>
    </w:rPr>
  </w:style>
  <w:style w:type="paragraph" w:styleId="CommentText">
    <w:name w:val="annotation text"/>
    <w:basedOn w:val="Normal"/>
    <w:link w:val="CommentTextChar"/>
    <w:uiPriority w:val="99"/>
    <w:qFormat/>
    <w:rsid w:val="00211724"/>
  </w:style>
  <w:style w:type="paragraph" w:styleId="CommentSubject">
    <w:name w:val="annotation subject"/>
    <w:basedOn w:val="CommentText"/>
    <w:next w:val="CommentText"/>
    <w:link w:val="CommentSubjectChar"/>
    <w:rsid w:val="00211724"/>
    <w:rPr>
      <w:b/>
      <w:bCs/>
    </w:rPr>
  </w:style>
  <w:style w:type="character" w:customStyle="1" w:styleId="Heading1Char">
    <w:name w:val="Heading 1 Char"/>
    <w:link w:val="Heading1"/>
    <w:rsid w:val="00211724"/>
    <w:rPr>
      <w:rFonts w:ascii="Arial" w:hAnsi="Arial"/>
      <w:sz w:val="36"/>
      <w:lang w:eastAsia="ja-JP"/>
    </w:rPr>
  </w:style>
  <w:style w:type="paragraph" w:customStyle="1" w:styleId="B1">
    <w:name w:val="B1"/>
    <w:basedOn w:val="List"/>
    <w:link w:val="B1Char1"/>
    <w:rsid w:val="00211724"/>
    <w:rPr>
      <w:rFonts w:ascii="Times New Roman" w:hAnsi="Times New Roman"/>
    </w:rPr>
  </w:style>
  <w:style w:type="paragraph" w:customStyle="1" w:styleId="B2">
    <w:name w:val="B2"/>
    <w:basedOn w:val="List2"/>
    <w:link w:val="B2Char"/>
    <w:rsid w:val="00211724"/>
    <w:rPr>
      <w:rFonts w:ascii="Times New Roman" w:hAnsi="Times New Roman"/>
    </w:rPr>
  </w:style>
  <w:style w:type="paragraph" w:customStyle="1" w:styleId="B3">
    <w:name w:val="B3"/>
    <w:basedOn w:val="List3"/>
    <w:link w:val="B3Char2"/>
    <w:rsid w:val="00211724"/>
    <w:rPr>
      <w:rFonts w:ascii="Times New Roman" w:hAnsi="Times New Roman"/>
    </w:rPr>
  </w:style>
  <w:style w:type="paragraph" w:customStyle="1" w:styleId="B4">
    <w:name w:val="B4"/>
    <w:basedOn w:val="List4"/>
    <w:link w:val="B4Char"/>
    <w:rsid w:val="00211724"/>
    <w:rPr>
      <w:rFonts w:ascii="Times New Roman" w:hAnsi="Times New Roman"/>
    </w:rPr>
  </w:style>
  <w:style w:type="paragraph" w:customStyle="1" w:styleId="Proposal">
    <w:name w:val="Proposal"/>
    <w:basedOn w:val="BodyText"/>
    <w:rsid w:val="00211724"/>
    <w:pPr>
      <w:numPr>
        <w:numId w:val="3"/>
      </w:numPr>
      <w:tabs>
        <w:tab w:val="clear" w:pos="1304"/>
        <w:tab w:val="left" w:pos="1701"/>
      </w:tabs>
      <w:ind w:left="1701" w:hanging="1701"/>
    </w:pPr>
    <w:rPr>
      <w:b/>
      <w:bCs/>
    </w:rPr>
  </w:style>
  <w:style w:type="character" w:customStyle="1" w:styleId="BodyTextChar">
    <w:name w:val="Body Text Char"/>
    <w:link w:val="BodyText"/>
    <w:rsid w:val="00211724"/>
    <w:rPr>
      <w:rFonts w:ascii="Arial" w:hAnsi="Arial"/>
      <w:lang w:eastAsia="zh-CN"/>
    </w:rPr>
  </w:style>
  <w:style w:type="paragraph" w:customStyle="1" w:styleId="B5">
    <w:name w:val="B5"/>
    <w:basedOn w:val="List5"/>
    <w:link w:val="B5Char"/>
    <w:rsid w:val="00211724"/>
    <w:rPr>
      <w:rFonts w:ascii="Times New Roman" w:hAnsi="Times New Roman"/>
    </w:rPr>
  </w:style>
  <w:style w:type="paragraph" w:customStyle="1" w:styleId="EX">
    <w:name w:val="EX"/>
    <w:basedOn w:val="Normal"/>
    <w:rsid w:val="00211724"/>
    <w:pPr>
      <w:keepLines/>
      <w:ind w:left="1702" w:hanging="1418"/>
    </w:pPr>
  </w:style>
  <w:style w:type="paragraph" w:customStyle="1" w:styleId="EW">
    <w:name w:val="EW"/>
    <w:basedOn w:val="EX"/>
    <w:rsid w:val="00211724"/>
    <w:pPr>
      <w:spacing w:after="0"/>
    </w:pPr>
  </w:style>
  <w:style w:type="paragraph" w:customStyle="1" w:styleId="TAL">
    <w:name w:val="TAL"/>
    <w:basedOn w:val="Normal"/>
    <w:link w:val="TALCar"/>
    <w:rsid w:val="00211724"/>
    <w:pPr>
      <w:keepNext/>
      <w:keepLines/>
      <w:spacing w:after="0"/>
    </w:pPr>
    <w:rPr>
      <w:rFonts w:ascii="Arial" w:hAnsi="Arial"/>
      <w:sz w:val="18"/>
      <w:lang w:val="x-none" w:eastAsia="x-none"/>
    </w:rPr>
  </w:style>
  <w:style w:type="paragraph" w:customStyle="1" w:styleId="TAC">
    <w:name w:val="TAC"/>
    <w:basedOn w:val="TAL"/>
    <w:rsid w:val="00211724"/>
    <w:pPr>
      <w:jc w:val="center"/>
    </w:pPr>
  </w:style>
  <w:style w:type="paragraph" w:customStyle="1" w:styleId="TAH">
    <w:name w:val="TAH"/>
    <w:basedOn w:val="TAC"/>
    <w:link w:val="TAHCar"/>
    <w:rsid w:val="00211724"/>
    <w:rPr>
      <w:b/>
    </w:rPr>
  </w:style>
  <w:style w:type="paragraph" w:customStyle="1" w:styleId="TAN">
    <w:name w:val="TAN"/>
    <w:basedOn w:val="TAL"/>
    <w:rsid w:val="00211724"/>
    <w:pPr>
      <w:ind w:left="851" w:hanging="851"/>
    </w:pPr>
  </w:style>
  <w:style w:type="paragraph" w:customStyle="1" w:styleId="TAR">
    <w:name w:val="TAR"/>
    <w:basedOn w:val="TAL"/>
    <w:rsid w:val="00211724"/>
    <w:pPr>
      <w:jc w:val="right"/>
    </w:pPr>
  </w:style>
  <w:style w:type="paragraph" w:customStyle="1" w:styleId="TH">
    <w:name w:val="TH"/>
    <w:basedOn w:val="Normal"/>
    <w:link w:val="THChar"/>
    <w:rsid w:val="00211724"/>
    <w:pPr>
      <w:keepNext/>
      <w:keepLines/>
      <w:spacing w:before="60"/>
      <w:jc w:val="center"/>
    </w:pPr>
    <w:rPr>
      <w:rFonts w:ascii="Arial" w:hAnsi="Arial"/>
      <w:b/>
      <w:lang w:val="x-none" w:eastAsia="x-none"/>
    </w:rPr>
  </w:style>
  <w:style w:type="paragraph" w:customStyle="1" w:styleId="TF">
    <w:name w:val="TF"/>
    <w:basedOn w:val="TH"/>
    <w:link w:val="TFChar"/>
    <w:rsid w:val="00211724"/>
    <w:pPr>
      <w:keepNext w:val="0"/>
      <w:spacing w:before="0" w:after="240"/>
    </w:pPr>
  </w:style>
  <w:style w:type="paragraph" w:customStyle="1" w:styleId="TT">
    <w:name w:val="TT"/>
    <w:basedOn w:val="Heading1"/>
    <w:next w:val="Normal"/>
    <w:rsid w:val="00211724"/>
    <w:pPr>
      <w:outlineLvl w:val="9"/>
    </w:pPr>
  </w:style>
  <w:style w:type="paragraph" w:customStyle="1" w:styleId="ZA">
    <w:name w:val="ZA"/>
    <w:rsid w:val="00211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1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1172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17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11724"/>
  </w:style>
  <w:style w:type="paragraph" w:customStyle="1" w:styleId="ZH">
    <w:name w:val="ZH"/>
    <w:rsid w:val="0021172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117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11724"/>
    <w:pPr>
      <w:framePr w:hRule="auto" w:wrap="notBeside" w:y="852"/>
    </w:pPr>
    <w:rPr>
      <w:i w:val="0"/>
      <w:sz w:val="40"/>
    </w:rPr>
  </w:style>
  <w:style w:type="paragraph" w:customStyle="1" w:styleId="ZU">
    <w:name w:val="ZU"/>
    <w:rsid w:val="00211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11724"/>
    <w:pPr>
      <w:framePr w:wrap="notBeside" w:y="16161"/>
    </w:pPr>
  </w:style>
  <w:style w:type="paragraph" w:customStyle="1" w:styleId="FP">
    <w:name w:val="FP"/>
    <w:basedOn w:val="Normal"/>
    <w:rsid w:val="00211724"/>
    <w:pPr>
      <w:spacing w:after="0"/>
    </w:pPr>
  </w:style>
  <w:style w:type="paragraph" w:customStyle="1" w:styleId="Observation">
    <w:name w:val="Observation"/>
    <w:basedOn w:val="Proposal"/>
    <w:qFormat/>
    <w:rsid w:val="00211724"/>
    <w:pPr>
      <w:numPr>
        <w:numId w:val="13"/>
      </w:numPr>
      <w:ind w:left="1701" w:hanging="1701"/>
    </w:pPr>
    <w:rPr>
      <w:lang w:eastAsia="ja-JP"/>
    </w:rPr>
  </w:style>
  <w:style w:type="paragraph" w:styleId="TableofFigures">
    <w:name w:val="table of figures"/>
    <w:basedOn w:val="BodyText"/>
    <w:next w:val="Normal"/>
    <w:uiPriority w:val="99"/>
    <w:rsid w:val="00211724"/>
    <w:pPr>
      <w:ind w:left="1701" w:hanging="1701"/>
      <w:jc w:val="left"/>
    </w:pPr>
    <w:rPr>
      <w:b/>
    </w:rPr>
  </w:style>
  <w:style w:type="character" w:customStyle="1" w:styleId="B1Char1">
    <w:name w:val="B1 Char1"/>
    <w:link w:val="B1"/>
    <w:qFormat/>
    <w:rsid w:val="00211724"/>
    <w:rPr>
      <w:rFonts w:ascii="Times New Roman" w:hAnsi="Times New Roman"/>
      <w:lang w:eastAsia="zh-CN"/>
    </w:rPr>
  </w:style>
  <w:style w:type="character" w:customStyle="1" w:styleId="B2Char">
    <w:name w:val="B2 Char"/>
    <w:link w:val="B2"/>
    <w:qFormat/>
    <w:rsid w:val="00211724"/>
    <w:rPr>
      <w:rFonts w:ascii="Times New Roman" w:hAnsi="Times New Roman"/>
      <w:lang w:eastAsia="ja-JP"/>
    </w:rPr>
  </w:style>
  <w:style w:type="character" w:customStyle="1" w:styleId="B3Char2">
    <w:name w:val="B3 Char2"/>
    <w:link w:val="B3"/>
    <w:qFormat/>
    <w:rsid w:val="00211724"/>
    <w:rPr>
      <w:rFonts w:ascii="Times New Roman" w:hAnsi="Times New Roman"/>
      <w:lang w:eastAsia="ja-JP"/>
    </w:rPr>
  </w:style>
  <w:style w:type="character" w:customStyle="1" w:styleId="B4Char">
    <w:name w:val="B4 Char"/>
    <w:link w:val="B4"/>
    <w:rsid w:val="00211724"/>
    <w:rPr>
      <w:rFonts w:ascii="Times New Roman" w:hAnsi="Times New Roman"/>
      <w:lang w:eastAsia="ja-JP"/>
    </w:rPr>
  </w:style>
  <w:style w:type="character" w:customStyle="1" w:styleId="B5Char">
    <w:name w:val="B5 Char"/>
    <w:link w:val="B5"/>
    <w:rsid w:val="00211724"/>
    <w:rPr>
      <w:rFonts w:ascii="Times New Roman" w:hAnsi="Times New Roman"/>
      <w:lang w:eastAsia="ja-JP"/>
    </w:rPr>
  </w:style>
  <w:style w:type="paragraph" w:customStyle="1" w:styleId="B6">
    <w:name w:val="B6"/>
    <w:basedOn w:val="B5"/>
    <w:link w:val="B6Char"/>
    <w:rsid w:val="00211724"/>
    <w:pPr>
      <w:ind w:left="1985"/>
    </w:pPr>
  </w:style>
  <w:style w:type="character" w:customStyle="1" w:styleId="B6Char">
    <w:name w:val="B6 Char"/>
    <w:link w:val="B6"/>
    <w:rsid w:val="00211724"/>
    <w:rPr>
      <w:rFonts w:ascii="Times New Roman" w:hAnsi="Times New Roman"/>
      <w:lang w:eastAsia="ja-JP"/>
    </w:rPr>
  </w:style>
  <w:style w:type="paragraph" w:customStyle="1" w:styleId="B7">
    <w:name w:val="B7"/>
    <w:basedOn w:val="B6"/>
    <w:link w:val="B7Char"/>
    <w:rsid w:val="00211724"/>
    <w:pPr>
      <w:ind w:left="2269"/>
    </w:pPr>
  </w:style>
  <w:style w:type="character" w:customStyle="1" w:styleId="B7Char">
    <w:name w:val="B7 Char"/>
    <w:basedOn w:val="B6Char"/>
    <w:link w:val="B7"/>
    <w:rsid w:val="00211724"/>
    <w:rPr>
      <w:rFonts w:ascii="Times New Roman" w:hAnsi="Times New Roman"/>
      <w:lang w:eastAsia="ja-JP"/>
    </w:rPr>
  </w:style>
  <w:style w:type="paragraph" w:customStyle="1" w:styleId="B8">
    <w:name w:val="B8"/>
    <w:basedOn w:val="B7"/>
    <w:qFormat/>
    <w:rsid w:val="00211724"/>
    <w:pPr>
      <w:ind w:left="2552"/>
    </w:pPr>
  </w:style>
  <w:style w:type="character" w:customStyle="1" w:styleId="BalloonTextChar">
    <w:name w:val="Balloon Text Char"/>
    <w:link w:val="BalloonText"/>
    <w:rsid w:val="00211724"/>
    <w:rPr>
      <w:rFonts w:ascii="Segoe UI" w:hAnsi="Segoe UI" w:cs="Segoe UI"/>
      <w:sz w:val="18"/>
      <w:szCs w:val="18"/>
      <w:lang w:eastAsia="ja-JP"/>
    </w:rPr>
  </w:style>
  <w:style w:type="character" w:customStyle="1" w:styleId="CommentTextChar">
    <w:name w:val="Comment Text Char"/>
    <w:link w:val="CommentText"/>
    <w:uiPriority w:val="99"/>
    <w:qFormat/>
    <w:rsid w:val="00211724"/>
    <w:rPr>
      <w:rFonts w:ascii="Times New Roman" w:hAnsi="Times New Roman"/>
      <w:lang w:eastAsia="ja-JP"/>
    </w:rPr>
  </w:style>
  <w:style w:type="character" w:customStyle="1" w:styleId="CommentSubjectChar">
    <w:name w:val="Comment Subject Char"/>
    <w:link w:val="CommentSubject"/>
    <w:rsid w:val="00211724"/>
    <w:rPr>
      <w:rFonts w:ascii="Times New Roman" w:hAnsi="Times New Roman"/>
      <w:b/>
      <w:bCs/>
      <w:lang w:eastAsia="ja-JP"/>
    </w:rPr>
  </w:style>
  <w:style w:type="paragraph" w:customStyle="1" w:styleId="CRCoverPage">
    <w:name w:val="CR Cover Page"/>
    <w:link w:val="CRCoverPageZchn"/>
    <w:rsid w:val="00211724"/>
    <w:pPr>
      <w:spacing w:after="120"/>
    </w:pPr>
    <w:rPr>
      <w:rFonts w:ascii="Arial" w:hAnsi="Arial"/>
      <w:lang w:eastAsia="ko-KR"/>
    </w:rPr>
  </w:style>
  <w:style w:type="character" w:customStyle="1" w:styleId="CRCoverPageZchn">
    <w:name w:val="CR Cover Page Zchn"/>
    <w:link w:val="CRCoverPage"/>
    <w:rsid w:val="00211724"/>
    <w:rPr>
      <w:rFonts w:ascii="Arial" w:hAnsi="Arial"/>
      <w:lang w:eastAsia="ko-KR"/>
    </w:rPr>
  </w:style>
  <w:style w:type="paragraph" w:customStyle="1" w:styleId="Doc-text2">
    <w:name w:val="Doc-text2"/>
    <w:basedOn w:val="Normal"/>
    <w:link w:val="Doc-text2Char"/>
    <w:qFormat/>
    <w:rsid w:val="0021172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11724"/>
    <w:rPr>
      <w:rFonts w:ascii="Arial" w:eastAsia="MS Mincho" w:hAnsi="Arial"/>
      <w:szCs w:val="24"/>
      <w:lang w:val="x-none" w:eastAsia="x-none"/>
    </w:rPr>
  </w:style>
  <w:style w:type="character" w:customStyle="1" w:styleId="DocumentMapChar">
    <w:name w:val="Document Map Char"/>
    <w:link w:val="DocumentMap"/>
    <w:rsid w:val="00211724"/>
    <w:rPr>
      <w:rFonts w:ascii="Tahoma" w:hAnsi="Tahoma" w:cs="Tahoma"/>
      <w:shd w:val="clear" w:color="auto" w:fill="000080"/>
      <w:lang w:eastAsia="ja-JP"/>
    </w:rPr>
  </w:style>
  <w:style w:type="paragraph" w:customStyle="1" w:styleId="NO">
    <w:name w:val="NO"/>
    <w:basedOn w:val="Normal"/>
    <w:link w:val="NOChar"/>
    <w:rsid w:val="00211724"/>
    <w:pPr>
      <w:keepLines/>
      <w:ind w:left="1135" w:hanging="851"/>
    </w:pPr>
  </w:style>
  <w:style w:type="character" w:customStyle="1" w:styleId="NOChar">
    <w:name w:val="NO Char"/>
    <w:link w:val="NO"/>
    <w:qFormat/>
    <w:rsid w:val="00211724"/>
    <w:rPr>
      <w:rFonts w:ascii="Times New Roman" w:hAnsi="Times New Roman"/>
      <w:lang w:eastAsia="ja-JP"/>
    </w:rPr>
  </w:style>
  <w:style w:type="character" w:customStyle="1" w:styleId="EditorsNoteChar">
    <w:name w:val="Editor's Note Char"/>
    <w:link w:val="EditorsNote"/>
    <w:rsid w:val="00211724"/>
    <w:rPr>
      <w:rFonts w:ascii="Times New Roman" w:hAnsi="Times New Roman"/>
      <w:color w:val="FF0000"/>
      <w:lang w:val="x-none" w:eastAsia="x-none"/>
    </w:rPr>
  </w:style>
  <w:style w:type="paragraph" w:customStyle="1" w:styleId="EmailDiscussion">
    <w:name w:val="EmailDiscussion"/>
    <w:basedOn w:val="Normal"/>
    <w:next w:val="Normal"/>
    <w:rsid w:val="00211724"/>
    <w:pPr>
      <w:numPr>
        <w:numId w:val="14"/>
      </w:numPr>
      <w:spacing w:before="40" w:after="0"/>
    </w:pPr>
    <w:rPr>
      <w:rFonts w:ascii="Arial" w:eastAsia="MS Mincho" w:hAnsi="Arial"/>
      <w:b/>
      <w:szCs w:val="24"/>
      <w:lang w:eastAsia="en-GB"/>
    </w:rPr>
  </w:style>
  <w:style w:type="character" w:styleId="Emphasis">
    <w:name w:val="Emphasis"/>
    <w:qFormat/>
    <w:rsid w:val="00211724"/>
    <w:rPr>
      <w:i/>
      <w:iCs/>
    </w:rPr>
  </w:style>
  <w:style w:type="paragraph" w:customStyle="1" w:styleId="FigureTitle">
    <w:name w:val="Figure_Title"/>
    <w:basedOn w:val="Normal"/>
    <w:next w:val="Normal"/>
    <w:rsid w:val="0021172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11724"/>
    <w:rPr>
      <w:rFonts w:ascii="Arial" w:hAnsi="Arial"/>
      <w:b/>
      <w:noProof/>
      <w:sz w:val="18"/>
      <w:lang w:eastAsia="ja-JP"/>
    </w:rPr>
  </w:style>
  <w:style w:type="character" w:customStyle="1" w:styleId="FooterChar">
    <w:name w:val="Footer Char"/>
    <w:link w:val="Footer"/>
    <w:rsid w:val="00211724"/>
    <w:rPr>
      <w:rFonts w:ascii="Arial" w:hAnsi="Arial"/>
      <w:b/>
      <w:i/>
      <w:noProof/>
      <w:sz w:val="18"/>
      <w:lang w:eastAsia="ja-JP"/>
    </w:rPr>
  </w:style>
  <w:style w:type="character" w:customStyle="1" w:styleId="FootnoteTextChar">
    <w:name w:val="Footnote Text Char"/>
    <w:link w:val="FootnoteText"/>
    <w:rsid w:val="00211724"/>
    <w:rPr>
      <w:rFonts w:ascii="Times New Roman" w:hAnsi="Times New Roman"/>
      <w:sz w:val="16"/>
      <w:lang w:eastAsia="ja-JP"/>
    </w:rPr>
  </w:style>
  <w:style w:type="paragraph" w:customStyle="1" w:styleId="Guidance">
    <w:name w:val="Guidance"/>
    <w:basedOn w:val="Normal"/>
    <w:rsid w:val="00211724"/>
    <w:rPr>
      <w:i/>
      <w:color w:val="0000FF"/>
    </w:rPr>
  </w:style>
  <w:style w:type="character" w:customStyle="1" w:styleId="Heading2Char">
    <w:name w:val="Heading 2 Char"/>
    <w:link w:val="Heading2"/>
    <w:rsid w:val="00211724"/>
    <w:rPr>
      <w:rFonts w:ascii="Arial" w:hAnsi="Arial"/>
      <w:sz w:val="32"/>
      <w:lang w:eastAsia="ja-JP"/>
    </w:rPr>
  </w:style>
  <w:style w:type="character" w:customStyle="1" w:styleId="Heading3Char">
    <w:name w:val="Heading 3 Char"/>
    <w:link w:val="Heading3"/>
    <w:rsid w:val="00211724"/>
    <w:rPr>
      <w:rFonts w:ascii="Arial" w:hAnsi="Arial"/>
      <w:sz w:val="28"/>
      <w:lang w:eastAsia="ja-JP"/>
    </w:rPr>
  </w:style>
  <w:style w:type="character" w:customStyle="1" w:styleId="Heading4Char">
    <w:name w:val="Heading 4 Char"/>
    <w:link w:val="Heading4"/>
    <w:rsid w:val="00211724"/>
    <w:rPr>
      <w:rFonts w:ascii="Arial" w:hAnsi="Arial"/>
      <w:sz w:val="24"/>
      <w:lang w:eastAsia="ja-JP"/>
    </w:rPr>
  </w:style>
  <w:style w:type="character" w:customStyle="1" w:styleId="Heading5Char">
    <w:name w:val="Heading 5 Char"/>
    <w:link w:val="Heading5"/>
    <w:rsid w:val="00211724"/>
    <w:rPr>
      <w:rFonts w:ascii="Arial" w:hAnsi="Arial"/>
      <w:sz w:val="22"/>
      <w:lang w:eastAsia="ja-JP"/>
    </w:rPr>
  </w:style>
  <w:style w:type="paragraph" w:customStyle="1" w:styleId="H6">
    <w:name w:val="H6"/>
    <w:basedOn w:val="Heading5"/>
    <w:next w:val="Normal"/>
    <w:rsid w:val="00211724"/>
    <w:pPr>
      <w:ind w:left="1985" w:hanging="1985"/>
      <w:outlineLvl w:val="9"/>
    </w:pPr>
    <w:rPr>
      <w:sz w:val="20"/>
    </w:rPr>
  </w:style>
  <w:style w:type="character" w:customStyle="1" w:styleId="Heading6Char">
    <w:name w:val="Heading 6 Char"/>
    <w:link w:val="Heading6"/>
    <w:rsid w:val="00211724"/>
    <w:rPr>
      <w:rFonts w:ascii="Arial" w:hAnsi="Arial"/>
      <w:lang w:eastAsia="ja-JP"/>
    </w:rPr>
  </w:style>
  <w:style w:type="character" w:customStyle="1" w:styleId="Heading7Char">
    <w:name w:val="Heading 7 Char"/>
    <w:link w:val="Heading7"/>
    <w:rsid w:val="00211724"/>
    <w:rPr>
      <w:rFonts w:ascii="Arial" w:hAnsi="Arial"/>
      <w:lang w:eastAsia="ja-JP"/>
    </w:rPr>
  </w:style>
  <w:style w:type="character" w:customStyle="1" w:styleId="Heading8Char">
    <w:name w:val="Heading 8 Char"/>
    <w:link w:val="Heading8"/>
    <w:rsid w:val="00211724"/>
    <w:rPr>
      <w:rFonts w:ascii="Arial" w:hAnsi="Arial"/>
      <w:sz w:val="36"/>
      <w:lang w:eastAsia="ja-JP"/>
    </w:rPr>
  </w:style>
  <w:style w:type="character" w:customStyle="1" w:styleId="Heading9Char">
    <w:name w:val="Heading 9 Char"/>
    <w:link w:val="Heading9"/>
    <w:rsid w:val="00211724"/>
    <w:rPr>
      <w:rFonts w:ascii="Arial" w:hAnsi="Arial"/>
      <w:sz w:val="36"/>
      <w:lang w:eastAsia="ja-JP"/>
    </w:rPr>
  </w:style>
  <w:style w:type="character" w:styleId="HTMLCode">
    <w:name w:val="HTML Code"/>
    <w:uiPriority w:val="99"/>
    <w:unhideWhenUsed/>
    <w:rsid w:val="00211724"/>
    <w:rPr>
      <w:rFonts w:ascii="Courier New" w:eastAsia="Times New Roman" w:hAnsi="Courier New" w:cs="Courier New"/>
      <w:sz w:val="20"/>
      <w:szCs w:val="20"/>
    </w:rPr>
  </w:style>
  <w:style w:type="paragraph" w:styleId="IndexHeading">
    <w:name w:val="index heading"/>
    <w:basedOn w:val="Normal"/>
    <w:next w:val="Normal"/>
    <w:rsid w:val="00211724"/>
    <w:pPr>
      <w:pBdr>
        <w:top w:val="single" w:sz="12" w:space="0" w:color="auto"/>
      </w:pBdr>
      <w:spacing w:before="360" w:after="240"/>
    </w:pPr>
    <w:rPr>
      <w:b/>
      <w:i/>
      <w:sz w:val="26"/>
      <w:lang w:eastAsia="en-GB"/>
    </w:rPr>
  </w:style>
  <w:style w:type="paragraph" w:customStyle="1" w:styleId="LD">
    <w:name w:val="LD"/>
    <w:rsid w:val="0021172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목록 단락,Lista1,列出段落"/>
    <w:basedOn w:val="Normal"/>
    <w:link w:val="ListParagraphChar"/>
    <w:uiPriority w:val="34"/>
    <w:qFormat/>
    <w:rsid w:val="0021172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목록 단락 Char,Lista1 Char,列出段落 Char"/>
    <w:link w:val="ListParagraph"/>
    <w:uiPriority w:val="34"/>
    <w:locked/>
    <w:rsid w:val="00211724"/>
    <w:rPr>
      <w:rFonts w:ascii="Calibri" w:eastAsia="Calibri" w:hAnsi="Calibri"/>
      <w:sz w:val="22"/>
      <w:szCs w:val="22"/>
      <w:lang w:val="x-none" w:eastAsia="en-US"/>
    </w:rPr>
  </w:style>
  <w:style w:type="paragraph" w:customStyle="1" w:styleId="NF">
    <w:name w:val="NF"/>
    <w:basedOn w:val="NO"/>
    <w:rsid w:val="00211724"/>
    <w:pPr>
      <w:keepNext/>
      <w:spacing w:after="0"/>
    </w:pPr>
    <w:rPr>
      <w:rFonts w:ascii="Arial" w:hAnsi="Arial"/>
      <w:sz w:val="18"/>
    </w:rPr>
  </w:style>
  <w:style w:type="paragraph" w:customStyle="1" w:styleId="NW">
    <w:name w:val="NW"/>
    <w:basedOn w:val="NO"/>
    <w:rsid w:val="00211724"/>
    <w:pPr>
      <w:spacing w:after="0"/>
    </w:pPr>
  </w:style>
  <w:style w:type="paragraph" w:customStyle="1" w:styleId="PL">
    <w:name w:val="PL"/>
    <w:link w:val="PLChar"/>
    <w:qFormat/>
    <w:rsid w:val="00211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11724"/>
    <w:rPr>
      <w:rFonts w:ascii="Courier New" w:eastAsia="Batang" w:hAnsi="Courier New"/>
      <w:noProof/>
      <w:sz w:val="16"/>
      <w:shd w:val="clear" w:color="auto" w:fill="E6E6E6"/>
      <w:lang w:eastAsia="sv-SE"/>
    </w:rPr>
  </w:style>
  <w:style w:type="paragraph" w:styleId="PlainText">
    <w:name w:val="Plain Text"/>
    <w:basedOn w:val="Normal"/>
    <w:link w:val="PlainTextChar"/>
    <w:rsid w:val="00211724"/>
    <w:rPr>
      <w:rFonts w:ascii="Courier New" w:hAnsi="Courier New"/>
      <w:lang w:val="nb-NO"/>
    </w:rPr>
  </w:style>
  <w:style w:type="character" w:customStyle="1" w:styleId="PlainTextChar">
    <w:name w:val="Plain Text Char"/>
    <w:link w:val="PlainText"/>
    <w:rsid w:val="00211724"/>
    <w:rPr>
      <w:rFonts w:ascii="Courier New" w:hAnsi="Courier New"/>
      <w:lang w:val="nb-NO" w:eastAsia="ja-JP"/>
    </w:rPr>
  </w:style>
  <w:style w:type="character" w:styleId="Strong">
    <w:name w:val="Strong"/>
    <w:uiPriority w:val="22"/>
    <w:qFormat/>
    <w:rsid w:val="00211724"/>
    <w:rPr>
      <w:b/>
      <w:bCs/>
    </w:rPr>
  </w:style>
  <w:style w:type="table" w:styleId="TableGrid">
    <w:name w:val="Table Grid"/>
    <w:basedOn w:val="TableNormal"/>
    <w:uiPriority w:val="39"/>
    <w:rsid w:val="0021172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11724"/>
    <w:rPr>
      <w:rFonts w:ascii="Arial" w:hAnsi="Arial"/>
      <w:sz w:val="18"/>
      <w:lang w:val="x-none" w:eastAsia="x-none"/>
    </w:rPr>
  </w:style>
  <w:style w:type="character" w:customStyle="1" w:styleId="TAHCar">
    <w:name w:val="TAH Car"/>
    <w:link w:val="TAH"/>
    <w:locked/>
    <w:rsid w:val="00211724"/>
    <w:rPr>
      <w:rFonts w:ascii="Arial" w:hAnsi="Arial"/>
      <w:b/>
      <w:sz w:val="18"/>
      <w:lang w:val="x-none" w:eastAsia="x-none"/>
    </w:rPr>
  </w:style>
  <w:style w:type="character" w:customStyle="1" w:styleId="THChar">
    <w:name w:val="TH Char"/>
    <w:link w:val="TH"/>
    <w:rsid w:val="00211724"/>
    <w:rPr>
      <w:rFonts w:ascii="Arial" w:hAnsi="Arial"/>
      <w:b/>
      <w:lang w:val="x-none" w:eastAsia="x-none"/>
    </w:rPr>
  </w:style>
  <w:style w:type="paragraph" w:customStyle="1" w:styleId="TAJ">
    <w:name w:val="TAJ"/>
    <w:basedOn w:val="TH"/>
    <w:rsid w:val="00211724"/>
  </w:style>
  <w:style w:type="paragraph" w:customStyle="1" w:styleId="TALCharChar">
    <w:name w:val="TAL Char Char"/>
    <w:basedOn w:val="Normal"/>
    <w:link w:val="TALCharCharChar"/>
    <w:rsid w:val="0021172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11724"/>
    <w:rPr>
      <w:rFonts w:ascii="Arial" w:eastAsia="Malgun Gothic" w:hAnsi="Arial"/>
      <w:sz w:val="18"/>
      <w:lang w:val="x-none" w:eastAsia="x-none"/>
    </w:rPr>
  </w:style>
  <w:style w:type="character" w:customStyle="1" w:styleId="TFChar">
    <w:name w:val="TF Char"/>
    <w:link w:val="TF"/>
    <w:rsid w:val="00211724"/>
    <w:rPr>
      <w:rFonts w:ascii="Arial" w:hAnsi="Arial"/>
      <w:b/>
      <w:lang w:val="x-none" w:eastAsia="x-none"/>
    </w:rPr>
  </w:style>
  <w:style w:type="paragraph" w:styleId="ListContinue">
    <w:name w:val="List Continue"/>
    <w:basedOn w:val="Normal"/>
    <w:rsid w:val="00211724"/>
    <w:pPr>
      <w:spacing w:after="120"/>
      <w:ind w:left="283"/>
      <w:contextualSpacing/>
    </w:pPr>
    <w:rPr>
      <w:rFonts w:ascii="Arial" w:hAnsi="Arial"/>
    </w:rPr>
  </w:style>
  <w:style w:type="paragraph" w:styleId="ListContinue2">
    <w:name w:val="List Continue 2"/>
    <w:basedOn w:val="Normal"/>
    <w:rsid w:val="00211724"/>
    <w:pPr>
      <w:spacing w:after="120"/>
      <w:ind w:left="566"/>
      <w:contextualSpacing/>
    </w:pPr>
    <w:rPr>
      <w:rFonts w:ascii="Arial" w:hAnsi="Arial"/>
    </w:rPr>
  </w:style>
  <w:style w:type="paragraph" w:styleId="ListNumber3">
    <w:name w:val="List Number 3"/>
    <w:basedOn w:val="ListNumber2"/>
    <w:rsid w:val="00211724"/>
    <w:pPr>
      <w:numPr>
        <w:numId w:val="10"/>
      </w:numPr>
      <w:contextualSpacing/>
    </w:pPr>
  </w:style>
  <w:style w:type="paragraph" w:styleId="Revision">
    <w:name w:val="Revision"/>
    <w:hidden/>
    <w:uiPriority w:val="99"/>
    <w:semiHidden/>
    <w:rsid w:val="004A6D2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1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5898C-8757-4D48-B14E-80BECEE30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5</Pages>
  <Words>2368</Words>
  <Characters>12556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2018-05-09T18:55:00Z</dcterms:created>
  <dcterms:modified xsi:type="dcterms:W3CDTF">2018-05-09T18:55:00Z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2018-05-08T22:00:00Z</vt:filetime>
  </property>
</Properties>
</file>